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7D0" w:rsidRPr="003B5F2F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907D0" w:rsidRPr="003B5F2F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8907D0" w:rsidRPr="003B5F2F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3B5F2F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3B5F2F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3B5F2F" w:rsidRDefault="008907D0" w:rsidP="00CC0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09.10.2017</w:t>
      </w:r>
      <w:r w:rsidRPr="003B5F2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№ 137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5F2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F2F">
        <w:rPr>
          <w:rFonts w:ascii="Times New Roman" w:hAnsi="Times New Roman" w:cs="Times New Roman"/>
          <w:sz w:val="28"/>
          <w:szCs w:val="28"/>
        </w:rPr>
        <w:t xml:space="preserve">      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F2F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3B5F2F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7D0" w:rsidRPr="003B5F2F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Об утверждении отчетов о выполнении муниципальных целевых программ  </w:t>
      </w:r>
    </w:p>
    <w:p w:rsidR="008907D0" w:rsidRPr="003B5F2F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8907D0" w:rsidRDefault="008907D0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7D0" w:rsidRPr="003B5F2F" w:rsidRDefault="008907D0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Большемечетновского сельского поселения </w:t>
      </w:r>
      <w:r w:rsidRPr="00506226">
        <w:rPr>
          <w:rFonts w:ascii="Times New Roman" w:hAnsi="Times New Roman" w:cs="Times New Roman"/>
          <w:sz w:val="28"/>
          <w:szCs w:val="28"/>
        </w:rPr>
        <w:t>20.08.2013 № 117</w:t>
      </w:r>
      <w:r w:rsidRPr="003B5F2F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оценки эффективности муниципальных программ Большемечетновского сельского поселения и методических указаний по разработке и реализации муниципальных программ Большемеч</w:t>
      </w:r>
      <w:r>
        <w:rPr>
          <w:rFonts w:ascii="Times New Roman" w:hAnsi="Times New Roman" w:cs="Times New Roman"/>
          <w:sz w:val="28"/>
          <w:szCs w:val="28"/>
        </w:rPr>
        <w:t>етновского сельского поселения»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7D0" w:rsidRPr="003B5F2F" w:rsidRDefault="008907D0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8907D0" w:rsidRPr="003B5F2F" w:rsidRDefault="008907D0" w:rsidP="00E73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907D0" w:rsidRPr="003B5F2F" w:rsidRDefault="008907D0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1. Утвердить отчёт о</w:t>
      </w:r>
      <w:r>
        <w:rPr>
          <w:rFonts w:ascii="Times New Roman" w:hAnsi="Times New Roman" w:cs="Times New Roman"/>
          <w:sz w:val="28"/>
          <w:szCs w:val="28"/>
        </w:rPr>
        <w:t xml:space="preserve">б исполнении плана реализации муниципальной программы Большемечетновского сельского поселения «Политика Большемечетновского сельского поселения» за 9 месяцев 2017 года </w:t>
      </w:r>
      <w:r w:rsidRPr="003B5F2F">
        <w:rPr>
          <w:rFonts w:ascii="Times New Roman" w:hAnsi="Times New Roman" w:cs="Times New Roman"/>
          <w:sz w:val="28"/>
          <w:szCs w:val="28"/>
        </w:rPr>
        <w:t>согласно приложению 1 к данному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07D0" w:rsidRDefault="008907D0" w:rsidP="00BF5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отчет о</w:t>
      </w:r>
      <w:r w:rsidRPr="003B5F2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программных мероприятий муниципальной программы «Развитие транспортной системы» </w:t>
      </w:r>
      <w:r>
        <w:rPr>
          <w:rFonts w:ascii="Times New Roman" w:hAnsi="Times New Roman" w:cs="Times New Roman"/>
          <w:sz w:val="28"/>
          <w:szCs w:val="28"/>
        </w:rPr>
        <w:t>за 9 месяцев 2017 года согласно приложению 2 к данному постановлению.</w:t>
      </w:r>
    </w:p>
    <w:p w:rsidR="008907D0" w:rsidRDefault="008907D0" w:rsidP="009D0F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отчет о</w:t>
      </w:r>
      <w:r w:rsidRPr="00E73E67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программных мероприятий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73E67">
        <w:rPr>
          <w:rFonts w:ascii="Times New Roman" w:hAnsi="Times New Roman" w:cs="Times New Roman"/>
          <w:sz w:val="28"/>
          <w:szCs w:val="28"/>
        </w:rPr>
        <w:t>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</w:t>
      </w:r>
      <w:r w:rsidRPr="00E73E67">
        <w:rPr>
          <w:rFonts w:ascii="Times New Roman" w:hAnsi="Times New Roman" w:cs="Times New Roman"/>
          <w:sz w:val="28"/>
          <w:szCs w:val="28"/>
        </w:rPr>
        <w:t xml:space="preserve">Большемечетновского сельского поселения» </w:t>
      </w:r>
      <w:r>
        <w:rPr>
          <w:rFonts w:ascii="Times New Roman" w:hAnsi="Times New Roman" w:cs="Times New Roman"/>
          <w:sz w:val="28"/>
          <w:szCs w:val="28"/>
        </w:rPr>
        <w:t>за 9 месяцев 2017 года согласно приложению 3 к данному постановлению.</w:t>
      </w:r>
    </w:p>
    <w:p w:rsidR="008907D0" w:rsidRDefault="008907D0" w:rsidP="008E0F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BD424D">
        <w:rPr>
          <w:rFonts w:ascii="Times New Roman" w:hAnsi="Times New Roman" w:cs="Times New Roman"/>
          <w:sz w:val="28"/>
          <w:szCs w:val="28"/>
        </w:rPr>
        <w:t>Эффе</w:t>
      </w:r>
      <w:r>
        <w:rPr>
          <w:rFonts w:ascii="Times New Roman" w:hAnsi="Times New Roman" w:cs="Times New Roman"/>
          <w:sz w:val="28"/>
          <w:szCs w:val="28"/>
        </w:rPr>
        <w:t xml:space="preserve">ктивность и развитие энергетики»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2017 года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907D0" w:rsidRDefault="008907D0" w:rsidP="00965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B5F2F">
        <w:rPr>
          <w:rFonts w:ascii="Times New Roman" w:hAnsi="Times New Roman" w:cs="Times New Roman"/>
          <w:sz w:val="28"/>
          <w:szCs w:val="28"/>
        </w:rPr>
        <w:t>Утвердить отчет о реализации долгосрочной целевой программы «Защита населения и территории от чрезвычайных ситуаций, обеспечение пожарной безопасности и безоп</w:t>
      </w:r>
      <w:r>
        <w:rPr>
          <w:rFonts w:ascii="Times New Roman" w:hAnsi="Times New Roman" w:cs="Times New Roman"/>
          <w:sz w:val="28"/>
          <w:szCs w:val="28"/>
        </w:rPr>
        <w:t>асности на водных объектах» за 9 месяцев 2017 года согласно приложению 5 к данному постановлению.</w:t>
      </w:r>
    </w:p>
    <w:p w:rsidR="008907D0" w:rsidRDefault="008907D0" w:rsidP="00965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B5F2F">
        <w:rPr>
          <w:rFonts w:ascii="Times New Roman" w:hAnsi="Times New Roman" w:cs="Times New Roman"/>
          <w:sz w:val="28"/>
          <w:szCs w:val="28"/>
        </w:rPr>
        <w:t xml:space="preserve">Утвердить отчёт о реализации долгосрочной целевой программы «Развитие культуры </w:t>
      </w:r>
      <w:r>
        <w:rPr>
          <w:rFonts w:ascii="Times New Roman" w:hAnsi="Times New Roman" w:cs="Times New Roman"/>
          <w:sz w:val="28"/>
          <w:szCs w:val="28"/>
        </w:rPr>
        <w:t xml:space="preserve">и туризма на 2014-2020 годы» за 9 месяцев 2017 года </w:t>
      </w:r>
      <w:r w:rsidRPr="003B5F2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B5F2F">
        <w:rPr>
          <w:rFonts w:ascii="Times New Roman" w:hAnsi="Times New Roman" w:cs="Times New Roman"/>
          <w:sz w:val="28"/>
          <w:szCs w:val="28"/>
        </w:rPr>
        <w:t xml:space="preserve"> к данному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07D0" w:rsidRDefault="008907D0" w:rsidP="009B5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Утвердить отчет о</w:t>
      </w:r>
      <w:r w:rsidRPr="00D05F29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 муниципальной программы «Охрана окружающей среды и рациональное природопользование» на 2014-2020 годы</w:t>
      </w:r>
      <w:r w:rsidRPr="00D05F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9 месяцев 2017 года согласно приложению 7 к данному постановлению</w:t>
      </w:r>
      <w:r w:rsidRPr="00E64D64">
        <w:rPr>
          <w:rFonts w:ascii="Times New Roman" w:hAnsi="Times New Roman" w:cs="Times New Roman"/>
          <w:sz w:val="28"/>
          <w:szCs w:val="28"/>
        </w:rPr>
        <w:t>.</w:t>
      </w:r>
    </w:p>
    <w:p w:rsidR="008907D0" w:rsidRDefault="008907D0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A3E38">
        <w:rPr>
          <w:rFonts w:ascii="Times New Roman" w:hAnsi="Times New Roman" w:cs="Times New Roman"/>
          <w:sz w:val="28"/>
          <w:szCs w:val="28"/>
        </w:rPr>
        <w:t xml:space="preserve">Утвердить отчет о финансировании, освоении и результативности проводимых подпрограммных мероприятий «Противодействие коррупции» муниципальной программы Большемечетновского сельского поселения «Обеспечение общественного порядка и противодействие преступности» муниципальной программы Большемечетновского поселения «Обеспечение общественного порядка и противодействие преступности» 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2017 года </w:t>
      </w:r>
      <w:r w:rsidRPr="000A3E38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A3E38">
        <w:rPr>
          <w:rFonts w:ascii="Times New Roman" w:hAnsi="Times New Roman" w:cs="Times New Roman"/>
          <w:sz w:val="28"/>
          <w:szCs w:val="28"/>
        </w:rPr>
        <w:t>к данному постановлению.</w:t>
      </w:r>
    </w:p>
    <w:p w:rsidR="008907D0" w:rsidRPr="000A3E38" w:rsidRDefault="008907D0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0A3E38">
        <w:rPr>
          <w:rFonts w:ascii="Times New Roman" w:hAnsi="Times New Roman" w:cs="Times New Roman"/>
          <w:sz w:val="28"/>
          <w:szCs w:val="28"/>
        </w:rPr>
        <w:t>Утвердить отчет о финансировании, освоении и результативности проводимых подпрограммных мероприятий «Профила</w:t>
      </w:r>
      <w:r>
        <w:rPr>
          <w:rFonts w:ascii="Times New Roman" w:hAnsi="Times New Roman" w:cs="Times New Roman"/>
          <w:sz w:val="28"/>
          <w:szCs w:val="28"/>
        </w:rPr>
        <w:t xml:space="preserve">ктика экстремизма и терроризма» </w:t>
      </w:r>
      <w:r w:rsidRPr="000A3E38">
        <w:rPr>
          <w:rFonts w:ascii="Times New Roman" w:hAnsi="Times New Roman" w:cs="Times New Roman"/>
          <w:sz w:val="28"/>
          <w:szCs w:val="28"/>
        </w:rPr>
        <w:t>муниципальной программы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E38">
        <w:rPr>
          <w:rFonts w:ascii="Times New Roman" w:hAnsi="Times New Roman" w:cs="Times New Roman"/>
          <w:sz w:val="28"/>
          <w:szCs w:val="28"/>
        </w:rPr>
        <w:t xml:space="preserve">«Обеспечение общественного порядка и противодействие преступности» муниципальной программы Большемечетновского поселения «Обеспечение общественного порядка и противодействие преступности» 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2017 года </w:t>
      </w:r>
      <w:r w:rsidRPr="000A3E38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A3E38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907D0" w:rsidRDefault="008907D0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Утвердить отчет</w:t>
      </w:r>
      <w:r w:rsidRPr="00B95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64D64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подпрограммных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64">
        <w:rPr>
          <w:rFonts w:ascii="Times New Roman" w:hAnsi="Times New Roman" w:cs="Times New Roman"/>
          <w:sz w:val="28"/>
          <w:szCs w:val="28"/>
        </w:rPr>
        <w:t>«Комплексные меры противодействия злоупотреблению наркотиками и их незаконному обороту» муниципальной программы Большемечетновского поселения «Обеспечение общественного порядка и противодействие преступности»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64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9 месяцев 2017 года согласно приложению 10 к данному постановлению</w:t>
      </w:r>
      <w:r w:rsidRPr="00E64D64">
        <w:rPr>
          <w:rFonts w:ascii="Times New Roman" w:hAnsi="Times New Roman" w:cs="Times New Roman"/>
          <w:sz w:val="28"/>
          <w:szCs w:val="28"/>
        </w:rPr>
        <w:t>.</w:t>
      </w:r>
    </w:p>
    <w:p w:rsidR="008907D0" w:rsidRPr="003B5F2F" w:rsidRDefault="008907D0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Утвердить отчет</w:t>
      </w:r>
      <w:r w:rsidRPr="00B95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546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подпрограммных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46F">
        <w:rPr>
          <w:rFonts w:ascii="Times New Roman" w:hAnsi="Times New Roman" w:cs="Times New Roman"/>
          <w:sz w:val="28"/>
          <w:szCs w:val="28"/>
        </w:rPr>
        <w:t>«Гармонизация межнациональных отношений на территории Большемечетновского сельского поселения» муниципальной программы Большемечетновского поселения «Обеспечение общественного порядка и противодействие преступности»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46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11 к данному постановлению.</w:t>
      </w:r>
    </w:p>
    <w:p w:rsidR="008907D0" w:rsidRDefault="008907D0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B5F2F">
        <w:rPr>
          <w:rFonts w:ascii="Times New Roman" w:hAnsi="Times New Roman" w:cs="Times New Roman"/>
          <w:sz w:val="28"/>
          <w:szCs w:val="28"/>
        </w:rPr>
        <w:t xml:space="preserve">2. Утвердить отчёт о реализации долгосрочной целевой программы «Развитие физической культуры и спорта Большемечетновского сельского поселения на 2014-2020 годы»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2017 года </w:t>
      </w:r>
      <w:r w:rsidRPr="003B5F2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B5F2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данному постановлению</w:t>
      </w:r>
      <w:r w:rsidRPr="003B5F2F">
        <w:rPr>
          <w:rFonts w:ascii="Times New Roman" w:hAnsi="Times New Roman" w:cs="Times New Roman"/>
          <w:sz w:val="28"/>
          <w:szCs w:val="28"/>
        </w:rPr>
        <w:t>.</w:t>
      </w:r>
    </w:p>
    <w:p w:rsidR="008907D0" w:rsidRDefault="008907D0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 «Информационное общество»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2017 года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907D0" w:rsidRDefault="008907D0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7B6A29">
        <w:rPr>
          <w:rFonts w:ascii="Times New Roman" w:hAnsi="Times New Roman" w:cs="Times New Roman"/>
          <w:sz w:val="28"/>
          <w:szCs w:val="28"/>
        </w:rPr>
        <w:t xml:space="preserve">Утвердить отчет о финансировании, освоении и результативности проводимых мероприятий муниципальной программы «Социальная поддержка граждан» 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2017 года </w:t>
      </w:r>
      <w:r w:rsidRPr="007B6A29">
        <w:rPr>
          <w:rFonts w:ascii="Times New Roman" w:hAnsi="Times New Roman" w:cs="Times New Roman"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B6A29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907D0" w:rsidRDefault="008907D0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4537F0">
        <w:rPr>
          <w:rFonts w:ascii="Times New Roman" w:hAnsi="Times New Roman" w:cs="Times New Roman"/>
          <w:sz w:val="28"/>
          <w:szCs w:val="28"/>
        </w:rPr>
        <w:t>Управление и распоряжение муниципальным имуществом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2017 года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907D0" w:rsidRPr="003B5F2F" w:rsidRDefault="008907D0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3B5F2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начальника сектора экономики и финансов </w:t>
      </w:r>
      <w:r>
        <w:rPr>
          <w:rFonts w:ascii="Times New Roman" w:hAnsi="Times New Roman" w:cs="Times New Roman"/>
          <w:sz w:val="28"/>
          <w:szCs w:val="28"/>
        </w:rPr>
        <w:t>Звереву А.А.</w:t>
      </w:r>
    </w:p>
    <w:p w:rsidR="008907D0" w:rsidRDefault="008907D0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Pr="007D28C5" w:rsidRDefault="008907D0" w:rsidP="007D2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8C5">
        <w:rPr>
          <w:rFonts w:ascii="Times New Roman" w:hAnsi="Times New Roman" w:cs="Times New Roman"/>
          <w:sz w:val="28"/>
          <w:szCs w:val="28"/>
        </w:rPr>
        <w:t>Глава Администрации Большемечетновского</w:t>
      </w:r>
    </w:p>
    <w:p w:rsidR="008907D0" w:rsidRPr="007D28C5" w:rsidRDefault="008907D0" w:rsidP="007D2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8C5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8C5">
        <w:rPr>
          <w:rFonts w:ascii="Times New Roman" w:hAnsi="Times New Roman" w:cs="Times New Roman"/>
          <w:sz w:val="28"/>
          <w:szCs w:val="28"/>
        </w:rPr>
        <w:t xml:space="preserve">  В.И.Волонтырь</w:t>
      </w:r>
    </w:p>
    <w:p w:rsidR="008907D0" w:rsidRDefault="008907D0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907D0" w:rsidSect="00E73E67">
          <w:pgSz w:w="11906" w:h="16838"/>
          <w:pgMar w:top="1134" w:right="709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8907D0" w:rsidRPr="00432A74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32A74">
        <w:rPr>
          <w:rFonts w:ascii="Times New Roman" w:hAnsi="Times New Roman" w:cs="Times New Roman"/>
          <w:sz w:val="28"/>
          <w:szCs w:val="28"/>
          <w:lang w:eastAsia="ru-RU"/>
        </w:rPr>
        <w:t>Приложение №1</w:t>
      </w:r>
    </w:p>
    <w:p w:rsidR="008907D0" w:rsidRPr="0019533B" w:rsidRDefault="008907D0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>Отчет</w:t>
      </w:r>
    </w:p>
    <w:p w:rsidR="008907D0" w:rsidRPr="0019533B" w:rsidRDefault="008907D0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>об исполнении плана 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33B">
        <w:rPr>
          <w:rFonts w:ascii="Times New Roman" w:hAnsi="Times New Roman" w:cs="Times New Roman"/>
          <w:sz w:val="28"/>
          <w:szCs w:val="28"/>
        </w:rPr>
        <w:t>Большемечетновского сельского  поселения</w:t>
      </w:r>
    </w:p>
    <w:p w:rsidR="008907D0" w:rsidRPr="0019533B" w:rsidRDefault="008907D0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 xml:space="preserve">«Политика Большемечетновского сельского поселения»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Default="008907D0" w:rsidP="004F3CA7">
      <w:pPr>
        <w:pStyle w:val="ConsPlusNormal"/>
        <w:rPr>
          <w:rFonts w:cs="Times New Roman"/>
        </w:rPr>
      </w:pPr>
    </w:p>
    <w:tbl>
      <w:tblPr>
        <w:tblW w:w="1534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6"/>
        <w:gridCol w:w="2833"/>
        <w:gridCol w:w="2258"/>
        <w:gridCol w:w="1790"/>
        <w:gridCol w:w="10"/>
        <w:gridCol w:w="1338"/>
        <w:gridCol w:w="21"/>
        <w:gridCol w:w="8"/>
        <w:gridCol w:w="1552"/>
        <w:gridCol w:w="8"/>
        <w:gridCol w:w="2011"/>
        <w:gridCol w:w="1242"/>
        <w:gridCol w:w="6"/>
        <w:gridCol w:w="1415"/>
        <w:gridCol w:w="7"/>
      </w:tblGrid>
      <w:tr w:rsidR="008907D0" w:rsidRPr="00F27978">
        <w:trPr>
          <w:trHeight w:val="854"/>
          <w:tblCellSpacing w:w="5" w:type="nil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Большемечетновского сельского поселения Семикаракорского района на реализацию муниципальной   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 w:rsidRPr="00F2797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8907D0" w:rsidRPr="00F27978">
        <w:trPr>
          <w:trHeight w:val="720"/>
          <w:tblCellSpacing w:w="5" w:type="nil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F2797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7D0" w:rsidRPr="00F27978">
        <w:trPr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907D0" w:rsidRPr="00F27978">
        <w:trPr>
          <w:trHeight w:val="360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Подпрограмма: Развитие </w:t>
            </w:r>
          </w:p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управления </w:t>
            </w:r>
          </w:p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и муниципальной службы в Большемечетновском сельском поселении, дополнительное </w:t>
            </w:r>
          </w:p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</w:t>
            </w:r>
          </w:p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лиц, </w:t>
            </w:r>
          </w:p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занятых в системе местного самоуправления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09.01.2017</w:t>
            </w:r>
          </w:p>
          <w:p w:rsidR="008907D0" w:rsidRPr="00F27978" w:rsidRDefault="008907D0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31.12.2017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07D0" w:rsidRPr="00F27978">
        <w:trPr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                  «Обеспечение дополнительного профессионального образования лиц, замещающих выборные муниципальные должности, муниципальных служащих»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09.01.2017</w:t>
            </w:r>
          </w:p>
          <w:p w:rsidR="008907D0" w:rsidRPr="00F27978" w:rsidRDefault="008907D0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31.12.2017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F724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F724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07D0" w:rsidRPr="00F27978">
        <w:trPr>
          <w:trHeight w:val="2741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 Главы, </w:t>
            </w:r>
          </w:p>
          <w:p w:rsidR="008907D0" w:rsidRPr="00F27978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</w:t>
            </w:r>
          </w:p>
          <w:p w:rsidR="008907D0" w:rsidRPr="00F27978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обучение, повышение квалификации, участие в семинарах</w:t>
            </w:r>
          </w:p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дополнительного профессионального образования главы муниципального образования и муниципальных служащих.</w:t>
            </w:r>
          </w:p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09.01.2017</w:t>
            </w:r>
          </w:p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31.12.2017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F724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F724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07D0" w:rsidRPr="00F27978">
        <w:trPr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  </w:t>
            </w:r>
          </w:p>
          <w:p w:rsidR="008907D0" w:rsidRPr="00F27978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реализации </w:t>
            </w:r>
          </w:p>
          <w:p w:rsidR="008907D0" w:rsidRPr="00F27978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  <w:p w:rsidR="008907D0" w:rsidRPr="00F27978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Большемечетновского сельского поселения </w:t>
            </w:r>
          </w:p>
          <w:p w:rsidR="008907D0" w:rsidRPr="00F27978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«Муниципальная политика»</w:t>
            </w:r>
            <w:r w:rsidRPr="00F279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и формирование у населения интереса к деятельности Администрации, Собрания депутатов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5408,7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2A5265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3515,6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2A5265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3515,6</w:t>
            </w:r>
          </w:p>
        </w:tc>
      </w:tr>
      <w:tr w:rsidR="008907D0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«Официальная публикация нормативно-правовых актов Большемечетновского сельского поселения в газете «Семикаракорские вести»</w:t>
            </w:r>
          </w:p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норм федерального, областного  законодательства, регулирующих вопросы опубликования правовых актов в газете «Семикаракорские вести»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907D0" w:rsidRPr="00F27978" w:rsidRDefault="008907D0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907D0" w:rsidRPr="00F27978" w:rsidRDefault="008907D0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907D0" w:rsidRPr="00F27978" w:rsidRDefault="008907D0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907D0" w:rsidRPr="00F27978" w:rsidRDefault="008907D0" w:rsidP="005F7A4C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8907D0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Заключение  муниципального  контракта с муниципальным  унитарным предприятием Семикаракорского района «Редакция газеты «Семикаракорские вести» на оказание услуг по осуществлению официального опубликования в газете «Семикаракорские вести» правовых актов, проектов правовых актов и иных информационных материалов Собрания Депутатов Большемечетновского сельского поселения и Администрации Большемечетновского сельского поселения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Footer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норм федерального, областного  законодательства, регулирующих вопросы опубликования правовых актов в газете «Семикаракорские вести»</w:t>
            </w:r>
          </w:p>
        </w:tc>
        <w:tc>
          <w:tcPr>
            <w:tcW w:w="13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F55D35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F55D35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F55D35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8907D0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«Финансовое обеспечение аппарата Администрации Большемечетновского сельского поселения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Большемечетновского сельского поселения</w:t>
            </w:r>
          </w:p>
          <w:p w:rsidR="008907D0" w:rsidRPr="00F27978" w:rsidRDefault="008907D0" w:rsidP="00936C38">
            <w:pPr>
              <w:pStyle w:val="Footer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8907D0" w:rsidRPr="00F27978" w:rsidRDefault="008907D0" w:rsidP="00936C38">
            <w:pPr>
              <w:pStyle w:val="Footer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8907D0" w:rsidRPr="00F27978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5388,7</w:t>
            </w:r>
          </w:p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F27978" w:rsidRDefault="008907D0" w:rsidP="00936C38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2A5265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3512,5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2A5265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3512,5</w:t>
            </w:r>
          </w:p>
        </w:tc>
      </w:tr>
      <w:tr w:rsidR="008907D0" w:rsidRPr="00F27978">
        <w:trPr>
          <w:gridAfter w:val="1"/>
          <w:wAfter w:w="7" w:type="dxa"/>
          <w:trHeight w:val="2357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Расходы на выплаты по оплате труда работников аппарата и начисления на выплаты по оплате труда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Большемечетновского сельского поселения</w:t>
            </w:r>
          </w:p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8907D0" w:rsidRPr="00F27978" w:rsidRDefault="008907D0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4433,1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D03AD1" w:rsidRDefault="008907D0" w:rsidP="00936C38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3007,7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D03AD1" w:rsidRDefault="008907D0" w:rsidP="007D471B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3007,7</w:t>
            </w:r>
          </w:p>
        </w:tc>
      </w:tr>
      <w:tr w:rsidR="008907D0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Расходы на обеспечение функций аппарата</w:t>
            </w:r>
          </w:p>
          <w:p w:rsidR="008907D0" w:rsidRPr="00F27978" w:rsidRDefault="008907D0" w:rsidP="00936C3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Большемечетновского сельского поселения</w:t>
            </w:r>
          </w:p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8907D0" w:rsidRPr="00F27978" w:rsidRDefault="008907D0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8907D0" w:rsidRPr="00F27978" w:rsidRDefault="008907D0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955,4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2A5265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504,8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2A5265" w:rsidRDefault="008907D0" w:rsidP="00936C3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504,8</w:t>
            </w:r>
          </w:p>
        </w:tc>
      </w:tr>
      <w:tr w:rsidR="008907D0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F27978" w:rsidRDefault="008907D0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Footer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F27978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5408,7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D03AD1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3515,6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D03AD1" w:rsidRDefault="008907D0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3515,6</w:t>
            </w:r>
          </w:p>
        </w:tc>
      </w:tr>
    </w:tbl>
    <w:p w:rsidR="008907D0" w:rsidRPr="00793B21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05537B" w:rsidRDefault="008907D0" w:rsidP="00E131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2</w:t>
      </w:r>
    </w:p>
    <w:p w:rsidR="008907D0" w:rsidRPr="0005537B" w:rsidRDefault="008907D0" w:rsidP="00E131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8907D0" w:rsidRPr="0005537B" w:rsidRDefault="008907D0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о финансировании, освоении и результативности проводимых программных мероприятий муниципальной программы </w:t>
      </w:r>
    </w:p>
    <w:p w:rsidR="008907D0" w:rsidRDefault="008907D0" w:rsidP="0081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системы»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Default="008907D0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77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31"/>
        <w:gridCol w:w="2149"/>
        <w:gridCol w:w="2386"/>
        <w:gridCol w:w="2308"/>
        <w:gridCol w:w="1508"/>
        <w:gridCol w:w="1440"/>
        <w:gridCol w:w="1800"/>
        <w:gridCol w:w="1440"/>
        <w:gridCol w:w="1415"/>
      </w:tblGrid>
      <w:tr w:rsidR="008907D0" w:rsidRPr="00815E58">
        <w:trPr>
          <w:cantSplit/>
          <w:trHeight w:val="360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N   </w:t>
            </w:r>
            <w:r w:rsidRPr="00815E5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Содержание     </w:t>
            </w:r>
            <w:r w:rsidRPr="00815E58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Цель мероприятия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Ответственный</w:t>
            </w:r>
            <w:r w:rsidRPr="00815E58">
              <w:rPr>
                <w:rFonts w:ascii="Times New Roman" w:hAnsi="Times New Roman" w:cs="Times New Roman"/>
              </w:rPr>
              <w:br/>
              <w:t>исполнитель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Срок</w:t>
            </w:r>
          </w:p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Источник</w:t>
            </w:r>
            <w:r w:rsidRPr="00815E58">
              <w:rPr>
                <w:rFonts w:ascii="Times New Roman" w:hAnsi="Times New Roman" w:cs="Times New Roman"/>
              </w:rPr>
              <w:br/>
              <w:t>финанси-</w:t>
            </w:r>
            <w:r w:rsidRPr="00815E58">
              <w:rPr>
                <w:rFonts w:ascii="Times New Roman" w:hAnsi="Times New Roman" w:cs="Times New Roman"/>
              </w:rPr>
              <w:br/>
              <w:t>рования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Расходы бюджета Большемечетновского сельского поселения Семикаракорского района на реализацию муниципальной      </w:t>
            </w:r>
            <w:r w:rsidRPr="00815E58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815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815E58" w:rsidRDefault="008907D0" w:rsidP="00815E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Заключено   </w:t>
            </w:r>
            <w:r w:rsidRPr="00815E58">
              <w:rPr>
                <w:rFonts w:ascii="Times New Roman" w:hAnsi="Times New Roman" w:cs="Times New Roman"/>
              </w:rPr>
              <w:br/>
              <w:t xml:space="preserve">контрактов на отчетную дату, тыс. руб.   </w:t>
            </w:r>
            <w:r w:rsidRPr="00815E58">
              <w:rPr>
                <w:rFonts w:ascii="Times New Roman" w:hAnsi="Times New Roman" w:cs="Times New Roman"/>
              </w:rPr>
              <w:br/>
            </w:r>
            <w:hyperlink w:anchor="Par1414" w:history="1">
              <w:r w:rsidRPr="00815E58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</w:tr>
      <w:tr w:rsidR="008907D0" w:rsidRPr="00815E58">
        <w:trPr>
          <w:cantSplit/>
          <w:trHeight w:val="591"/>
          <w:jc w:val="center"/>
        </w:trPr>
        <w:tc>
          <w:tcPr>
            <w:tcW w:w="5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8907D0" w:rsidRPr="00815E58" w:rsidRDefault="008907D0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815E5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7D0" w:rsidRPr="00815E58">
        <w:trPr>
          <w:cantSplit/>
          <w:trHeight w:val="526"/>
          <w:jc w:val="center"/>
        </w:trPr>
        <w:tc>
          <w:tcPr>
            <w:tcW w:w="1497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1. Мероприятия по капитальному ремонту автомобильных дорог общего пользования местного значения и искусственных сооружений на них                     </w:t>
            </w:r>
          </w:p>
        </w:tc>
      </w:tr>
      <w:tr w:rsidR="008907D0" w:rsidRPr="00815E58">
        <w:trPr>
          <w:cantSplit/>
          <w:trHeight w:val="859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815E58">
              <w:rPr>
                <w:rFonts w:ascii="Times New Roman" w:hAnsi="Times New Roman" w:cs="Times New Roman"/>
              </w:rPr>
              <w:t>еконструкция</w:t>
            </w:r>
            <w:r w:rsidRPr="00815E58">
              <w:rPr>
                <w:rFonts w:ascii="Times New Roman" w:hAnsi="Times New Roman" w:cs="Times New Roman"/>
              </w:rPr>
              <w:br/>
              <w:t>внутрипоселко-</w:t>
            </w:r>
          </w:p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выхдорог</w:t>
            </w:r>
            <w:r w:rsidRPr="00815E5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развитие современной и эффективной автомобильно-дорожной инфраструктуры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Администрация Большемечетновского сельского поселения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15E58" w:rsidRDefault="008907D0" w:rsidP="00BB26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2014-2020</w:t>
            </w:r>
            <w:r w:rsidRPr="00815E58">
              <w:rPr>
                <w:rFonts w:ascii="Times New Roman" w:hAnsi="Times New Roman" w:cs="Times New Roman"/>
              </w:rPr>
              <w:br/>
              <w:t>годы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областной</w:t>
            </w:r>
            <w:r w:rsidRPr="00815E58">
              <w:rPr>
                <w:rFonts w:ascii="Times New Roman" w:hAnsi="Times New Roman" w:cs="Times New Roman"/>
              </w:rPr>
              <w:br/>
              <w:t>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07D0" w:rsidRPr="00815E58">
        <w:trPr>
          <w:cantSplit/>
          <w:trHeight w:val="1078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07D0" w:rsidRPr="00815E58">
        <w:trPr>
          <w:cantSplit/>
          <w:trHeight w:val="628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итого:  </w:t>
            </w:r>
          </w:p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07D0" w:rsidRPr="00815E58">
        <w:trPr>
          <w:cantSplit/>
          <w:trHeight w:val="526"/>
          <w:jc w:val="center"/>
        </w:trPr>
        <w:tc>
          <w:tcPr>
            <w:tcW w:w="1497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2. Содержание автомобильных дорог муниципального значения и искусственных сооружений на них                     </w:t>
            </w:r>
          </w:p>
        </w:tc>
      </w:tr>
      <w:tr w:rsidR="008907D0" w:rsidRPr="00815E58">
        <w:trPr>
          <w:cantSplit/>
          <w:trHeight w:val="859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msonormalbullet2gif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Содержание </w:t>
            </w:r>
            <w:r w:rsidRPr="00815E58">
              <w:rPr>
                <w:rFonts w:ascii="Times New Roman" w:hAnsi="Times New Roman" w:cs="Times New Roman"/>
              </w:rPr>
              <w:br/>
              <w:t xml:space="preserve">внутрипоселковых  дорог общего пользования 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сохранение протя- </w:t>
            </w:r>
            <w:r w:rsidRPr="00815E58">
              <w:rPr>
                <w:rFonts w:ascii="Times New Roman" w:hAnsi="Times New Roman" w:cs="Times New Roman"/>
              </w:rPr>
              <w:br/>
              <w:t xml:space="preserve">женностисоответ- </w:t>
            </w:r>
            <w:r w:rsidRPr="00815E58">
              <w:rPr>
                <w:rFonts w:ascii="Times New Roman" w:hAnsi="Times New Roman" w:cs="Times New Roman"/>
              </w:rPr>
              <w:br/>
              <w:t>ствующих норматив-</w:t>
            </w:r>
            <w:r w:rsidRPr="00815E58">
              <w:rPr>
                <w:rFonts w:ascii="Times New Roman" w:hAnsi="Times New Roman" w:cs="Times New Roman"/>
              </w:rPr>
              <w:br/>
              <w:t xml:space="preserve">ным требованиям   </w:t>
            </w:r>
            <w:r w:rsidRPr="00815E58">
              <w:rPr>
                <w:rFonts w:ascii="Times New Roman" w:hAnsi="Times New Roman" w:cs="Times New Roman"/>
              </w:rPr>
              <w:br/>
              <w:t xml:space="preserve">автомобильных     </w:t>
            </w:r>
            <w:r w:rsidRPr="00815E58">
              <w:rPr>
                <w:rFonts w:ascii="Times New Roman" w:hAnsi="Times New Roman" w:cs="Times New Roman"/>
              </w:rPr>
              <w:br/>
              <w:t>дорог общего поль-</w:t>
            </w:r>
            <w:r w:rsidRPr="00815E58">
              <w:rPr>
                <w:rFonts w:ascii="Times New Roman" w:hAnsi="Times New Roman" w:cs="Times New Roman"/>
              </w:rPr>
              <w:br/>
              <w:t>зованияместного  значения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Администрация Большемечетновского сельского поселения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BB26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2014-2020</w:t>
            </w:r>
            <w:r w:rsidRPr="00815E58">
              <w:rPr>
                <w:rFonts w:ascii="Times New Roman" w:hAnsi="Times New Roman" w:cs="Times New Roman"/>
              </w:rPr>
              <w:br/>
              <w:t>годы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областной</w:t>
            </w:r>
            <w:r w:rsidRPr="00815E58">
              <w:rPr>
                <w:rFonts w:ascii="Times New Roman" w:hAnsi="Times New Roman" w:cs="Times New Roman"/>
              </w:rPr>
              <w:br/>
              <w:t>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907D0" w:rsidRPr="00815E58">
        <w:trPr>
          <w:cantSplit/>
          <w:trHeight w:val="628"/>
          <w:jc w:val="center"/>
        </w:trPr>
        <w:tc>
          <w:tcPr>
            <w:tcW w:w="5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2835,9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968,9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968,9</w:t>
            </w:r>
          </w:p>
        </w:tc>
      </w:tr>
      <w:tr w:rsidR="008907D0" w:rsidRPr="00815E58">
        <w:trPr>
          <w:cantSplit/>
          <w:trHeight w:val="1001"/>
          <w:jc w:val="center"/>
        </w:trPr>
        <w:tc>
          <w:tcPr>
            <w:tcW w:w="5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итого:  </w:t>
            </w:r>
          </w:p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2835,9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968,9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968,9</w:t>
            </w:r>
          </w:p>
        </w:tc>
      </w:tr>
      <w:tr w:rsidR="008907D0" w:rsidRPr="00815E58">
        <w:trPr>
          <w:cantSplit/>
          <w:trHeight w:val="644"/>
          <w:jc w:val="center"/>
        </w:trPr>
        <w:tc>
          <w:tcPr>
            <w:tcW w:w="1497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3. Мероприятия по разработке проектной документации и инженерно-изыскательских работ на реконструкцию внутрипоселковых автомобильных дорог и тротуаров</w:t>
            </w:r>
          </w:p>
        </w:tc>
      </w:tr>
      <w:tr w:rsidR="008907D0" w:rsidRPr="00815E58">
        <w:trPr>
          <w:cantSplit/>
          <w:trHeight w:val="1125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Разработка проектной документации и на реконструкцию внутрипоселковыхдорог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подготовка проектной документации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Администрация Большемечетновского сельского поселения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2014-2020</w:t>
            </w:r>
          </w:p>
          <w:p w:rsidR="008907D0" w:rsidRPr="00815E58" w:rsidRDefault="008907D0" w:rsidP="00BB26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 xml:space="preserve">ной     </w:t>
            </w:r>
          </w:p>
          <w:p w:rsidR="008907D0" w:rsidRPr="00815E58" w:rsidRDefault="008907D0" w:rsidP="004C612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07D0" w:rsidRPr="00815E58">
        <w:trPr>
          <w:cantSplit/>
          <w:trHeight w:val="854"/>
          <w:jc w:val="center"/>
        </w:trPr>
        <w:tc>
          <w:tcPr>
            <w:tcW w:w="5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2986,7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1650,1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1650,1</w:t>
            </w:r>
          </w:p>
        </w:tc>
      </w:tr>
      <w:tr w:rsidR="008907D0" w:rsidRPr="00815E58">
        <w:trPr>
          <w:cantSplit/>
          <w:trHeight w:val="516"/>
          <w:jc w:val="center"/>
        </w:trPr>
        <w:tc>
          <w:tcPr>
            <w:tcW w:w="888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7324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1650,1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7D0" w:rsidRPr="00815E58" w:rsidRDefault="008907D0" w:rsidP="004C6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1650,1</w:t>
            </w:r>
          </w:p>
        </w:tc>
      </w:tr>
      <w:tr w:rsidR="008907D0" w:rsidRPr="00815E58">
        <w:trPr>
          <w:cantSplit/>
          <w:trHeight w:val="352"/>
          <w:jc w:val="center"/>
        </w:trPr>
        <w:tc>
          <w:tcPr>
            <w:tcW w:w="888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>5822,6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2619,0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2619,0</w:t>
            </w:r>
          </w:p>
        </w:tc>
      </w:tr>
    </w:tbl>
    <w:p w:rsidR="008907D0" w:rsidRPr="0005537B" w:rsidRDefault="008907D0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E131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907D0" w:rsidRPr="0005537B" w:rsidRDefault="008907D0" w:rsidP="00E13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907D0" w:rsidRPr="0005537B" w:rsidRDefault="008907D0" w:rsidP="00E13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907D0" w:rsidRPr="0005537B" w:rsidRDefault="008907D0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3</w:t>
      </w:r>
    </w:p>
    <w:p w:rsidR="008907D0" w:rsidRPr="0005537B" w:rsidRDefault="008907D0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8907D0" w:rsidRPr="0005537B" w:rsidRDefault="008907D0" w:rsidP="009D0F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 о финансировании, освоении и результативности проводимых программных мероприятий муниципальной программы </w:t>
      </w:r>
    </w:p>
    <w:p w:rsidR="008907D0" w:rsidRDefault="008907D0" w:rsidP="009D0F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«Жилищно-коммунальное хозяйство Большемечетновского сельского пос</w:t>
      </w:r>
      <w:r>
        <w:rPr>
          <w:rFonts w:ascii="Times New Roman" w:hAnsi="Times New Roman" w:cs="Times New Roman"/>
          <w:sz w:val="28"/>
          <w:szCs w:val="28"/>
        </w:rPr>
        <w:t>еления» за 9 месяцев 2017 года</w:t>
      </w:r>
    </w:p>
    <w:p w:rsidR="008907D0" w:rsidRDefault="008907D0" w:rsidP="009D0F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2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5"/>
        <w:gridCol w:w="3027"/>
        <w:gridCol w:w="2417"/>
        <w:gridCol w:w="13"/>
        <w:gridCol w:w="18"/>
        <w:gridCol w:w="6"/>
        <w:gridCol w:w="1605"/>
        <w:gridCol w:w="6"/>
        <w:gridCol w:w="21"/>
        <w:gridCol w:w="2493"/>
        <w:gridCol w:w="6"/>
        <w:gridCol w:w="21"/>
        <w:gridCol w:w="1800"/>
        <w:gridCol w:w="54"/>
        <w:gridCol w:w="1386"/>
        <w:gridCol w:w="54"/>
        <w:gridCol w:w="1620"/>
      </w:tblGrid>
      <w:tr w:rsidR="008907D0" w:rsidRPr="00C06E4C">
        <w:trPr>
          <w:cantSplit/>
          <w:trHeight w:val="612"/>
        </w:trPr>
        <w:tc>
          <w:tcPr>
            <w:tcW w:w="5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</w:t>
            </w:r>
          </w:p>
        </w:tc>
        <w:tc>
          <w:tcPr>
            <w:tcW w:w="1669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Расходы бюджета Большемечетновского сельского поселения Семикаракорского района на реализацию муниципальной      </w:t>
            </w:r>
            <w:r w:rsidRPr="00815E58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  <w:tc>
          <w:tcPr>
            <w:tcW w:w="16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07D0" w:rsidRPr="00815E58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15E58">
              <w:rPr>
                <w:rFonts w:ascii="Times New Roman" w:hAnsi="Times New Roman" w:cs="Times New Roman"/>
              </w:rPr>
              <w:t xml:space="preserve">Заключено   </w:t>
            </w:r>
            <w:r w:rsidRPr="00815E58">
              <w:rPr>
                <w:rFonts w:ascii="Times New Roman" w:hAnsi="Times New Roman" w:cs="Times New Roman"/>
              </w:rPr>
              <w:br/>
              <w:t xml:space="preserve">контрактов на отчетную дату, тыс. руб.   </w:t>
            </w:r>
            <w:r w:rsidRPr="00815E58">
              <w:rPr>
                <w:rFonts w:ascii="Times New Roman" w:hAnsi="Times New Roman" w:cs="Times New Roman"/>
              </w:rPr>
              <w:br/>
            </w:r>
            <w:hyperlink w:anchor="Par1414" w:history="1">
              <w:r w:rsidRPr="00815E58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</w:tr>
      <w:tr w:rsidR="008907D0" w:rsidRPr="00C06E4C">
        <w:trPr>
          <w:cantSplit/>
          <w:trHeight w:val="408"/>
        </w:trPr>
        <w:tc>
          <w:tcPr>
            <w:tcW w:w="5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8907D0" w:rsidRPr="00815E58" w:rsidRDefault="008907D0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815E58" w:rsidRDefault="008907D0" w:rsidP="004C61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E58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815E5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6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7D0" w:rsidRPr="00C06E4C">
        <w:trPr>
          <w:cantSplit/>
          <w:trHeight w:val="338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Цель: «Комплексное решение проблем благоустройства и улучшение внешнего вида территории поселения»</w:t>
            </w:r>
          </w:p>
        </w:tc>
      </w:tr>
      <w:tr w:rsidR="008907D0" w:rsidRPr="00C06E4C">
        <w:trPr>
          <w:cantSplit/>
          <w:trHeight w:val="338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Задача 1. Организация освещения улиц</w:t>
            </w:r>
          </w:p>
        </w:tc>
      </w:tr>
      <w:tr w:rsidR="008907D0" w:rsidRPr="00C06E4C">
        <w:trPr>
          <w:cantSplit/>
          <w:trHeight w:val="1743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Текущий ремонт и содержание сетей уличного освещения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</w:tr>
      <w:tr w:rsidR="008907D0" w:rsidRPr="00C06E4C">
        <w:trPr>
          <w:cantSplit/>
          <w:trHeight w:val="1794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Электроэнергия для нужд уличного освещения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16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119,1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 (таймер аналоговый (реле времени)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ДРЛ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16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Итого по задаче 1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322,3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 xml:space="preserve">Задача 2. Организация благоустройства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зеленых насаждений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Валка аварийных </w:t>
            </w:r>
          </w:p>
          <w:p w:rsidR="008907D0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Деревьев</w:t>
            </w:r>
          </w:p>
          <w:p w:rsidR="008907D0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4E5072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4E5072" w:rsidRDefault="008907D0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4E5072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Вырубка порослей и мелколесья</w:t>
            </w:r>
          </w:p>
          <w:p w:rsidR="008907D0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4E5072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4E5072" w:rsidRDefault="008907D0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4E5072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7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Покос сорной растительности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Default="008907D0" w:rsidP="008E400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Default="008907D0" w:rsidP="008E400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FD0700" w:rsidRDefault="008907D0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Итого по задаче 2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2638B3" w:rsidRDefault="008907D0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B3"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2638B3" w:rsidRDefault="008907D0" w:rsidP="008E4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Задача 3. Организация и содержание мест захоронения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Приобретение песка для мест захоронения</w:t>
            </w:r>
          </w:p>
        </w:tc>
        <w:tc>
          <w:tcPr>
            <w:tcW w:w="2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Транспортировка песка на кладбища</w:t>
            </w:r>
          </w:p>
        </w:tc>
        <w:tc>
          <w:tcPr>
            <w:tcW w:w="2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Содержание кладбищ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памятников</w:t>
            </w:r>
          </w:p>
        </w:tc>
        <w:tc>
          <w:tcPr>
            <w:tcW w:w="2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6A1F2F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F2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6A1F2F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F2F"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6A1F2F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F2F"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</w:tr>
      <w:tr w:rsidR="008907D0" w:rsidRPr="00235D5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A2797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7">
              <w:rPr>
                <w:rFonts w:ascii="Times New Roman" w:hAnsi="Times New Roman" w:cs="Times New Roman"/>
                <w:sz w:val="28"/>
                <w:szCs w:val="28"/>
              </w:rPr>
              <w:t>Итого по задаче 3</w:t>
            </w:r>
          </w:p>
        </w:tc>
        <w:tc>
          <w:tcPr>
            <w:tcW w:w="2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A2797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A2797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8A2797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8A2797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8A2797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8A2797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138,9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1508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Задача 4. Организация прочих мероприятий по благоустройству поселения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Содержание стадионов и спортивных площадок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Отлов бездомных животных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D29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Проведение конкурса «лучший двор», «лучшая улица»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D29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несанкционированных свалок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C06E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D29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D29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Обустройство мест отдыха (приобретение скамеек)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D29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D29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94C">
              <w:rPr>
                <w:rFonts w:ascii="Times New Roman" w:hAnsi="Times New Roman" w:cs="Times New Roman"/>
                <w:sz w:val="28"/>
                <w:szCs w:val="28"/>
              </w:rPr>
              <w:t>2014-2020</w:t>
            </w:r>
            <w:r w:rsidRPr="00DD294C">
              <w:rPr>
                <w:rFonts w:ascii="Times New Roman" w:hAnsi="Times New Roman" w:cs="Times New Roman"/>
                <w:sz w:val="28"/>
                <w:szCs w:val="28"/>
              </w:rPr>
              <w:br/>
              <w:t>годы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8E40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Итого по задаче 4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</w:tr>
      <w:tr w:rsidR="008907D0" w:rsidRPr="00C06E4C">
        <w:trPr>
          <w:cantSplit/>
          <w:trHeight w:val="54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24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E4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1632,1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527,5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7D0" w:rsidRPr="00C06E4C" w:rsidRDefault="008907D0" w:rsidP="004C6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527,5</w:t>
            </w:r>
          </w:p>
        </w:tc>
      </w:tr>
    </w:tbl>
    <w:p w:rsidR="008907D0" w:rsidRPr="0005537B" w:rsidRDefault="008907D0" w:rsidP="009D0F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907D0" w:rsidRPr="0005537B" w:rsidRDefault="008907D0" w:rsidP="009D0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907D0" w:rsidRPr="0005537B" w:rsidRDefault="008907D0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Pr="0005537B" w:rsidRDefault="008907D0" w:rsidP="0000485A">
      <w:pPr>
        <w:ind w:firstLine="851"/>
        <w:jc w:val="center"/>
        <w:rPr>
          <w:sz w:val="28"/>
          <w:szCs w:val="28"/>
        </w:rPr>
      </w:pPr>
    </w:p>
    <w:p w:rsidR="008907D0" w:rsidRPr="00432A74" w:rsidRDefault="008907D0" w:rsidP="000048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2A74">
        <w:rPr>
          <w:rFonts w:ascii="Times New Roman" w:hAnsi="Times New Roman" w:cs="Times New Roman"/>
          <w:sz w:val="28"/>
          <w:szCs w:val="28"/>
        </w:rPr>
        <w:t>Приложение 4</w:t>
      </w:r>
    </w:p>
    <w:p w:rsidR="008907D0" w:rsidRPr="00D71508" w:rsidRDefault="008907D0" w:rsidP="00FA4D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>Отчет</w:t>
      </w:r>
    </w:p>
    <w:p w:rsidR="008907D0" w:rsidRPr="00D71508" w:rsidRDefault="008907D0" w:rsidP="00FA4D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 xml:space="preserve"> о финансировании, освоении и результативности проводимых программных мероприятий муниципальной программы </w:t>
      </w:r>
    </w:p>
    <w:p w:rsidR="008907D0" w:rsidRPr="00D71508" w:rsidRDefault="008907D0" w:rsidP="00FA4DF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>«Эффективность и развитие энергетики Большемечетновского сельского пос</w:t>
      </w:r>
      <w:r>
        <w:rPr>
          <w:rFonts w:ascii="Times New Roman" w:hAnsi="Times New Roman" w:cs="Times New Roman"/>
          <w:sz w:val="28"/>
          <w:szCs w:val="28"/>
        </w:rPr>
        <w:t>еления» за 9 месяцев 2017 года</w:t>
      </w:r>
    </w:p>
    <w:p w:rsidR="008907D0" w:rsidRPr="00D71508" w:rsidRDefault="008907D0" w:rsidP="0000485A">
      <w:pPr>
        <w:ind w:firstLine="851"/>
        <w:jc w:val="center"/>
        <w:rPr>
          <w:sz w:val="28"/>
          <w:szCs w:val="28"/>
        </w:rPr>
      </w:pPr>
    </w:p>
    <w:tbl>
      <w:tblPr>
        <w:tblW w:w="1488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"/>
        <w:gridCol w:w="708"/>
        <w:gridCol w:w="3402"/>
        <w:gridCol w:w="4534"/>
        <w:gridCol w:w="2551"/>
        <w:gridCol w:w="1842"/>
        <w:gridCol w:w="1841"/>
      </w:tblGrid>
      <w:tr w:rsidR="008907D0" w:rsidRPr="00D71508">
        <w:trPr>
          <w:cantSplit/>
          <w:trHeight w:val="98"/>
        </w:trPr>
        <w:tc>
          <w:tcPr>
            <w:tcW w:w="7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907D0" w:rsidRPr="00D71508">
        <w:trPr>
          <w:cantSplit/>
          <w:trHeight w:val="66"/>
        </w:trPr>
        <w:tc>
          <w:tcPr>
            <w:tcW w:w="70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8907D0" w:rsidRPr="00D71508">
        <w:trPr>
          <w:cantSplit/>
          <w:trHeight w:val="280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F149C1" w:rsidRDefault="008907D0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 xml:space="preserve">Замена ламп накаливания на энергосберегающие.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907D0" w:rsidRPr="00D71508">
        <w:trPr>
          <w:cantSplit/>
          <w:trHeight w:val="289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F149C1" w:rsidRDefault="008907D0" w:rsidP="00F149C1">
            <w:pPr>
              <w:spacing w:line="228" w:lineRule="auto"/>
              <w:ind w:left="26" w:firstLine="11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Замена дроссельных пускателей в светильниках с люминесцентными лампами на электронные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D71508">
        <w:trPr>
          <w:cantSplit/>
          <w:trHeight w:val="88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F149C1" w:rsidRDefault="008907D0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теплоотражающих экранов за отопительными радиаторами.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D71508">
        <w:trPr>
          <w:cantSplit/>
          <w:trHeight w:val="88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F149C1" w:rsidRDefault="008907D0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Пропаганда и методическая работа по вопросам энергосбережения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D71508">
        <w:trPr>
          <w:gridBefore w:val="1"/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F149C1" w:rsidRDefault="008907D0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Назначение ответственных за энергосбережение в учреждениях и организациях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D71508">
        <w:trPr>
          <w:gridBefore w:val="1"/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F149C1" w:rsidRDefault="008907D0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Включение энергосберегающего режима работы оргтехники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D71508">
        <w:trPr>
          <w:gridBefore w:val="1"/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F149C1" w:rsidRDefault="008907D0" w:rsidP="00F55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Замена деревянных окон на металлопластиковые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3558AD">
        <w:trPr>
          <w:gridBefore w:val="1"/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3558AD" w:rsidRDefault="008907D0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3558AD" w:rsidRDefault="008907D0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 xml:space="preserve">Замена кровли здания Администрации с </w:t>
            </w:r>
          </w:p>
          <w:p w:rsidR="008907D0" w:rsidRPr="003558AD" w:rsidRDefault="008907D0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применением современных</w:t>
            </w:r>
          </w:p>
          <w:p w:rsidR="008907D0" w:rsidRPr="003558AD" w:rsidRDefault="008907D0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 xml:space="preserve">теплоизоляционных </w:t>
            </w:r>
          </w:p>
          <w:p w:rsidR="008907D0" w:rsidRPr="003558AD" w:rsidRDefault="008907D0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кровельных материалов</w:t>
            </w:r>
          </w:p>
          <w:p w:rsidR="008907D0" w:rsidRPr="003558AD" w:rsidRDefault="008907D0" w:rsidP="00355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3558AD" w:rsidRDefault="008907D0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3558AD" w:rsidRDefault="008907D0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8AD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3558AD" w:rsidRDefault="008907D0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Default="008907D0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78,1</w:t>
            </w:r>
          </w:p>
          <w:p w:rsidR="008907D0" w:rsidRPr="003558AD" w:rsidRDefault="008907D0" w:rsidP="003558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7D0" w:rsidRPr="00D71508">
        <w:trPr>
          <w:gridBefore w:val="1"/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07D0" w:rsidRPr="00D71508" w:rsidRDefault="008907D0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92,1</w:t>
            </w:r>
          </w:p>
        </w:tc>
      </w:tr>
    </w:tbl>
    <w:p w:rsidR="008907D0" w:rsidRPr="00D71508" w:rsidRDefault="008907D0" w:rsidP="0000485A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8907D0" w:rsidRPr="00D71508" w:rsidRDefault="008907D0" w:rsidP="004A4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7D0" w:rsidRPr="00D71508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4A49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5</w:t>
      </w:r>
    </w:p>
    <w:p w:rsidR="008907D0" w:rsidRPr="0005537B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8907D0" w:rsidRPr="0005537B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об исполнении мероприятий долгосрочной целевой Программы</w:t>
      </w:r>
    </w:p>
    <w:p w:rsidR="008907D0" w:rsidRPr="0005537B" w:rsidRDefault="008907D0" w:rsidP="00AB6B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«Защита населения и территории от чрезвычайных ситуаций, обеспечение пожарной безопасности и безопасности на водных об</w:t>
      </w:r>
      <w:r>
        <w:rPr>
          <w:rFonts w:ascii="Times New Roman" w:hAnsi="Times New Roman" w:cs="Times New Roman"/>
          <w:sz w:val="28"/>
          <w:szCs w:val="28"/>
        </w:rPr>
        <w:t>ъектах» за 9 месяцев 2017 года</w:t>
      </w:r>
    </w:p>
    <w:tbl>
      <w:tblPr>
        <w:tblpPr w:leftFromText="180" w:rightFromText="180" w:vertAnchor="page" w:horzAnchor="margin" w:tblpY="3076"/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3428"/>
        <w:gridCol w:w="3060"/>
        <w:gridCol w:w="2340"/>
        <w:gridCol w:w="2880"/>
        <w:gridCol w:w="3060"/>
      </w:tblGrid>
      <w:tr w:rsidR="008907D0" w:rsidRPr="0005537B">
        <w:tc>
          <w:tcPr>
            <w:tcW w:w="6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28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3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288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План объем</w:t>
            </w: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Финансовых</w:t>
            </w: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Факт. Объем</w:t>
            </w: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Финансовых средств</w:t>
            </w:r>
          </w:p>
        </w:tc>
      </w:tr>
      <w:tr w:rsidR="008907D0" w:rsidRPr="0005537B">
        <w:tc>
          <w:tcPr>
            <w:tcW w:w="6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8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907D0" w:rsidRPr="0005537B">
        <w:tc>
          <w:tcPr>
            <w:tcW w:w="15408" w:type="dxa"/>
            <w:gridSpan w:val="6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Пожарная безопасность</w:t>
            </w:r>
          </w:p>
        </w:tc>
      </w:tr>
      <w:tr w:rsidR="008907D0" w:rsidRPr="0005537B">
        <w:tc>
          <w:tcPr>
            <w:tcW w:w="6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8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средств</w:t>
            </w:r>
          </w:p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пожаротушения</w:t>
            </w:r>
          </w:p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Мотопомпа</w:t>
            </w:r>
          </w:p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Ранцевые огнетушители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907D0" w:rsidRPr="0005537B" w:rsidRDefault="008907D0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3060" w:type="dxa"/>
          </w:tcPr>
          <w:p w:rsidR="008907D0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05537B">
        <w:tc>
          <w:tcPr>
            <w:tcW w:w="64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28" w:type="dxa"/>
          </w:tcPr>
          <w:p w:rsidR="008907D0" w:rsidRPr="0005537B" w:rsidRDefault="008907D0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Создание минерализованных полос</w:t>
            </w:r>
          </w:p>
          <w:p w:rsidR="008907D0" w:rsidRPr="0005537B" w:rsidRDefault="008907D0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(принятие мер по локализации пожаров)</w:t>
            </w:r>
          </w:p>
        </w:tc>
        <w:tc>
          <w:tcPr>
            <w:tcW w:w="306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907D0" w:rsidRPr="0005537B" w:rsidRDefault="008907D0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7D0" w:rsidRPr="0005537B">
        <w:tc>
          <w:tcPr>
            <w:tcW w:w="64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28" w:type="dxa"/>
          </w:tcPr>
          <w:p w:rsidR="008907D0" w:rsidRPr="0005537B" w:rsidRDefault="008907D0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Обучение специалистов( пожарно- технический минимум по ПБ)</w:t>
            </w:r>
          </w:p>
        </w:tc>
        <w:tc>
          <w:tcPr>
            <w:tcW w:w="306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907D0" w:rsidRPr="0005537B" w:rsidRDefault="008907D0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306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05537B">
        <w:tc>
          <w:tcPr>
            <w:tcW w:w="64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28" w:type="dxa"/>
          </w:tcPr>
          <w:p w:rsidR="008907D0" w:rsidRPr="0005537B" w:rsidRDefault="008907D0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Приобретение средств оповещения</w:t>
            </w:r>
          </w:p>
        </w:tc>
        <w:tc>
          <w:tcPr>
            <w:tcW w:w="306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907D0" w:rsidRPr="0005537B" w:rsidRDefault="008907D0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8907D0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3060" w:type="dxa"/>
          </w:tcPr>
          <w:p w:rsidR="008907D0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8907D0" w:rsidRPr="0005537B">
        <w:tc>
          <w:tcPr>
            <w:tcW w:w="640" w:type="dxa"/>
          </w:tcPr>
          <w:p w:rsidR="008907D0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28" w:type="dxa"/>
          </w:tcPr>
          <w:p w:rsidR="008907D0" w:rsidRPr="0005537B" w:rsidRDefault="008907D0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индивидуальных средств защиты</w:t>
            </w:r>
          </w:p>
        </w:tc>
        <w:tc>
          <w:tcPr>
            <w:tcW w:w="306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907D0" w:rsidRPr="0005537B" w:rsidRDefault="008907D0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8907D0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3060" w:type="dxa"/>
          </w:tcPr>
          <w:p w:rsidR="008907D0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05537B">
        <w:tc>
          <w:tcPr>
            <w:tcW w:w="640" w:type="dxa"/>
          </w:tcPr>
          <w:p w:rsidR="008907D0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428" w:type="dxa"/>
          </w:tcPr>
          <w:p w:rsidR="008907D0" w:rsidRPr="0005537B" w:rsidRDefault="008907D0" w:rsidP="00AB0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пожарного оборудования и снаряжения </w:t>
            </w:r>
          </w:p>
        </w:tc>
        <w:tc>
          <w:tcPr>
            <w:tcW w:w="3060" w:type="dxa"/>
          </w:tcPr>
          <w:p w:rsidR="008907D0" w:rsidRPr="0005537B" w:rsidRDefault="008907D0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907D0" w:rsidRPr="0005537B" w:rsidRDefault="008907D0" w:rsidP="005D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Большемечетновского сельского поселения</w:t>
            </w:r>
          </w:p>
        </w:tc>
        <w:tc>
          <w:tcPr>
            <w:tcW w:w="2340" w:type="dxa"/>
          </w:tcPr>
          <w:p w:rsidR="008907D0" w:rsidRPr="0005537B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880" w:type="dxa"/>
          </w:tcPr>
          <w:p w:rsidR="008907D0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266,5</w:t>
            </w:r>
          </w:p>
        </w:tc>
        <w:tc>
          <w:tcPr>
            <w:tcW w:w="3060" w:type="dxa"/>
          </w:tcPr>
          <w:p w:rsidR="008907D0" w:rsidRDefault="008907D0" w:rsidP="00AB0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266,4</w:t>
            </w:r>
          </w:p>
        </w:tc>
      </w:tr>
      <w:tr w:rsidR="008907D0" w:rsidRPr="0005537B">
        <w:tc>
          <w:tcPr>
            <w:tcW w:w="6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385,5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50,0</w:t>
            </w:r>
          </w:p>
        </w:tc>
      </w:tr>
      <w:tr w:rsidR="008907D0" w:rsidRPr="0005537B">
        <w:tc>
          <w:tcPr>
            <w:tcW w:w="15408" w:type="dxa"/>
            <w:gridSpan w:val="6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по защите населения и территорий от чрезвычайных ситуаций</w:t>
            </w:r>
          </w:p>
        </w:tc>
      </w:tr>
      <w:tr w:rsidR="008907D0" w:rsidRPr="0005537B">
        <w:tc>
          <w:tcPr>
            <w:tcW w:w="6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8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Предупреждение ЧС и пропаганда среди населения безопасности жизнедеятельности и обучение действиям при возникновении ЧС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214,0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05537B">
        <w:tc>
          <w:tcPr>
            <w:tcW w:w="6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214,0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8907D0" w:rsidRPr="0005537B">
        <w:tc>
          <w:tcPr>
            <w:tcW w:w="15408" w:type="dxa"/>
            <w:gridSpan w:val="6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по безопасности на воде</w:t>
            </w:r>
          </w:p>
        </w:tc>
      </w:tr>
      <w:tr w:rsidR="008907D0" w:rsidRPr="0005537B">
        <w:tc>
          <w:tcPr>
            <w:tcW w:w="640" w:type="dxa"/>
            <w:tcBorders>
              <w:bottom w:val="single" w:sz="4" w:space="0" w:color="auto"/>
            </w:tcBorders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8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Приобретение наглядной агитации по безопасности на воде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907D0" w:rsidRPr="0005537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602,5</w:t>
            </w:r>
          </w:p>
        </w:tc>
        <w:tc>
          <w:tcPr>
            <w:tcW w:w="3060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316,4</w:t>
            </w:r>
          </w:p>
        </w:tc>
      </w:tr>
    </w:tbl>
    <w:p w:rsidR="008907D0" w:rsidRPr="0005537B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AB0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AB0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BD6E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6</w:t>
      </w:r>
    </w:p>
    <w:p w:rsidR="008907D0" w:rsidRPr="0005537B" w:rsidRDefault="008907D0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05537B" w:rsidRDefault="008907D0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Отчет </w:t>
      </w:r>
    </w:p>
    <w:p w:rsidR="008907D0" w:rsidRPr="0005537B" w:rsidRDefault="008907D0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программных мероприятий</w:t>
      </w:r>
    </w:p>
    <w:p w:rsidR="008907D0" w:rsidRPr="0005537B" w:rsidRDefault="008907D0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Муниципальная долгосрочная целевая программа «Развитие культуры и туризма»</w:t>
      </w:r>
    </w:p>
    <w:p w:rsidR="008907D0" w:rsidRPr="0005537B" w:rsidRDefault="008907D0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Большемечетновского сельского поселения на 2014-2020 годы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Pr="0005537B" w:rsidRDefault="008907D0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5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301"/>
        <w:gridCol w:w="683"/>
        <w:gridCol w:w="851"/>
        <w:gridCol w:w="850"/>
        <w:gridCol w:w="737"/>
        <w:gridCol w:w="1002"/>
        <w:gridCol w:w="651"/>
        <w:gridCol w:w="971"/>
        <w:gridCol w:w="905"/>
        <w:gridCol w:w="67"/>
        <w:gridCol w:w="656"/>
        <w:gridCol w:w="904"/>
        <w:gridCol w:w="723"/>
        <w:gridCol w:w="723"/>
        <w:gridCol w:w="723"/>
        <w:gridCol w:w="905"/>
        <w:gridCol w:w="1228"/>
      </w:tblGrid>
      <w:tr w:rsidR="008907D0" w:rsidRPr="0005537B">
        <w:trPr>
          <w:trHeight w:val="14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44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 результативности муниципальных долгосрочных целевых программ</w:t>
            </w:r>
          </w:p>
        </w:tc>
        <w:tc>
          <w:tcPr>
            <w:tcW w:w="82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 ассигнований (тыс.рублей)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выполнения мероприятия</w:t>
            </w:r>
          </w:p>
        </w:tc>
      </w:tr>
      <w:tr w:rsidR="008907D0" w:rsidRPr="0005537B">
        <w:trPr>
          <w:trHeight w:val="14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показателя результативности мероприятия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Отклонение (процентов)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331E6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Уточненный план ассигнований на год (тыс.руб.)</w:t>
            </w:r>
          </w:p>
        </w:tc>
        <w:tc>
          <w:tcPr>
            <w:tcW w:w="3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331E6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 (кассовые расходы) (тыс.руб.)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7D0" w:rsidRPr="0005537B">
        <w:trPr>
          <w:trHeight w:val="14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Местный </w:t>
            </w:r>
          </w:p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источники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источники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7D0" w:rsidRPr="0005537B">
        <w:trPr>
          <w:trHeight w:val="49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8907D0" w:rsidRPr="0005537B">
        <w:trPr>
          <w:trHeight w:val="36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по программе: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1415,7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175,7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5A1EA6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A1EA6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1240,0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8" w:right="-4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964,7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175,7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1" w:right="-82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789,0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68,1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8907D0" w:rsidRPr="0005537B">
        <w:trPr>
          <w:trHeight w:val="143"/>
        </w:trPr>
        <w:tc>
          <w:tcPr>
            <w:tcW w:w="1558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 Организация досуга населения и поддержка народного творчества</w:t>
            </w:r>
          </w:p>
        </w:tc>
      </w:tr>
      <w:tr w:rsidR="008907D0" w:rsidRPr="0005537B">
        <w:trPr>
          <w:trHeight w:val="1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2.1.Финансовое обеспечение муниципальных культурно-досуговых учреждений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1166,9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175,7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991,2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787,6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1D79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175,7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DC426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611,9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67,5</w:t>
            </w:r>
            <w:r w:rsidRPr="009A26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8907D0" w:rsidRPr="0005537B">
        <w:trPr>
          <w:trHeight w:val="22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7D0" w:rsidRPr="0005537B">
        <w:trPr>
          <w:trHeight w:val="6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затраты на  содержание  персонала и учреждения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7D0" w:rsidRPr="0005537B" w:rsidRDefault="008907D0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248,8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177,1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7D0" w:rsidRPr="009A26CA" w:rsidRDefault="008907D0" w:rsidP="005A1E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71,1</w:t>
            </w:r>
            <w:r w:rsidRPr="009A26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</w:tbl>
    <w:p w:rsidR="008907D0" w:rsidRPr="0005537B" w:rsidRDefault="008907D0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05537B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793B21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7</w:t>
      </w:r>
    </w:p>
    <w:p w:rsidR="008907D0" w:rsidRDefault="008907D0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AB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</w:t>
      </w:r>
    </w:p>
    <w:p w:rsidR="008907D0" w:rsidRPr="00D05F29" w:rsidRDefault="008907D0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05F29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финансировании, освоении и результативности проводимых мероприятий муниципальной программы  </w:t>
      </w:r>
    </w:p>
    <w:p w:rsidR="008907D0" w:rsidRDefault="008907D0" w:rsidP="00B779DB">
      <w:pPr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05F29">
        <w:rPr>
          <w:rFonts w:ascii="Times New Roman" w:hAnsi="Times New Roman" w:cs="Times New Roman"/>
          <w:sz w:val="28"/>
          <w:szCs w:val="28"/>
          <w:lang w:eastAsia="zh-CN"/>
        </w:rPr>
        <w:t>«Охрана окружающей среды и рациональное природопользование»</w:t>
      </w:r>
      <w:r w:rsidRPr="00D05F29">
        <w:rPr>
          <w:rFonts w:ascii="Arial" w:hAnsi="Arial" w:cs="Arial"/>
          <w:sz w:val="28"/>
          <w:szCs w:val="28"/>
          <w:lang w:eastAsia="zh-CN"/>
        </w:rPr>
        <w:t xml:space="preserve"> </w:t>
      </w:r>
      <w:r w:rsidRPr="00D05F29">
        <w:rPr>
          <w:rFonts w:ascii="Times New Roman" w:hAnsi="Times New Roman" w:cs="Times New Roman"/>
          <w:sz w:val="28"/>
          <w:szCs w:val="28"/>
          <w:lang w:eastAsia="zh-CN"/>
        </w:rPr>
        <w:t>на 2014-2020 годы</w:t>
      </w:r>
      <w:r w:rsidRPr="00D05F29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Default="008907D0" w:rsidP="00B779DB">
      <w:pPr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tbl>
      <w:tblPr>
        <w:tblW w:w="148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1042"/>
        <w:gridCol w:w="14"/>
        <w:gridCol w:w="4700"/>
        <w:gridCol w:w="2943"/>
        <w:gridCol w:w="2074"/>
        <w:gridCol w:w="2268"/>
        <w:gridCol w:w="1843"/>
      </w:tblGrid>
      <w:tr w:rsidR="008907D0" w:rsidRPr="0083093D">
        <w:trPr>
          <w:trHeight w:val="359"/>
        </w:trPr>
        <w:tc>
          <w:tcPr>
            <w:tcW w:w="1056" w:type="dxa"/>
            <w:gridSpan w:val="2"/>
            <w:vMerge w:val="restart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700" w:type="dxa"/>
            <w:vMerge w:val="restart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2943" w:type="dxa"/>
            <w:vMerge w:val="restart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342" w:type="dxa"/>
            <w:gridSpan w:val="2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8907D0" w:rsidRPr="0083093D">
        <w:trPr>
          <w:trHeight w:val="539"/>
        </w:trPr>
        <w:tc>
          <w:tcPr>
            <w:tcW w:w="1056" w:type="dxa"/>
            <w:gridSpan w:val="2"/>
            <w:vMerge/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vMerge/>
            <w:vAlign w:val="center"/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3" w:type="dxa"/>
            <w:vMerge/>
            <w:vAlign w:val="center"/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268" w:type="dxa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1843" w:type="dxa"/>
            <w:vMerge/>
            <w:vAlign w:val="center"/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7D0" w:rsidRPr="0083093D">
        <w:trPr>
          <w:trHeight w:val="271"/>
        </w:trPr>
        <w:tc>
          <w:tcPr>
            <w:tcW w:w="1056" w:type="dxa"/>
            <w:gridSpan w:val="2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0" w:type="dxa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43" w:type="dxa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4" w:type="dxa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8907D0" w:rsidRPr="00D05F29" w:rsidRDefault="008907D0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1133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сходов граждан с доведением информации:</w:t>
            </w:r>
          </w:p>
          <w:p w:rsidR="008907D0" w:rsidRPr="00D05F29" w:rsidRDefault="008907D0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 порядке обращения с отходами при   их сборе и вывозе;</w:t>
            </w:r>
          </w:p>
          <w:p w:rsidR="008907D0" w:rsidRPr="00D05F29" w:rsidRDefault="008907D0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об охране окружающей среды; 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об исполнении правил благоустройства территории поселения.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Исполнено 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3868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эффективности деятельности по обращению с отходами: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благоустроительных работ по уборке территории Администрация Большемечетновского сельского поселения сельского поселения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работы по заключению Договоров на предоставление услуг по сбору и  вывозу   твердых бытовых 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информационная работа с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населением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применение административной практики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Рекультивация свалок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1133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дней экологической безопасности :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расчистка парков, памятников, аллей;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в детских дошкольных и школьных заведениях, библиотеке, Доме Культуры провести занятия на тему «Сохраним планету» (конкурсы сочинений, поделок, рисунков, читательские конференции, круглые столы по проблемам экологии и т. д.).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1660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рейдов по выявлению свалочных очагов на территории поселения: в лесополосах, придорожных полосах, карьерах, применение административной практики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1133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в сфере использования, охраны, защиты зеленых насаждений: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посадка лесных насаждений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инвентаризации зеленых насаждений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высадки декоративных деревьев и кустарников, устройство цветников, с последующей высадкой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привлечение индивидуальных предпринимателей, юридических и физических лиц к озеленению прилегающих территорий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4896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мероприятий по профилактике и борьбе с карантинными объектами (амброзия, повилика полевая, горчак  розовый, паслен колючий):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разъяснительной работы с населением, предприятиями всех форм собственности, в том числе и через средства массовой информации, о необходимости принятия мер по ликвидации карантинных объектов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обследования с целью выявления новых очагов и уточнения динамики развития старых,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обкосов территории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информирование населения о ходе проведения мероприятий по борьбе с карантинными объектами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3398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</w:p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907D0" w:rsidRPr="00D05F29" w:rsidRDefault="008907D0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907D0" w:rsidRPr="00D05F29" w:rsidRDefault="008907D0" w:rsidP="00936C3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Осуществление мероприятий по экологическому воспитанию и образованию населения: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  экологических субботников с привлечением жителей поселения по уборке: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прилегающих к организациям и предприятиям территорий в населенных пунктах 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кладбища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памятников погибшим в годы Великой Отечественной войны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1929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мероприятий по предотвращению выжигания сухой растительности: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рейдов</w:t>
            </w:r>
          </w:p>
          <w:p w:rsidR="008907D0" w:rsidRPr="00D05F29" w:rsidRDefault="008907D0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применение административной практики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1929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907D0" w:rsidRPr="00D05F29" w:rsidRDefault="008907D0" w:rsidP="00936C38">
            <w:pPr>
              <w:spacing w:after="10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Природно-очаговые мероприятия</w:t>
            </w:r>
          </w:p>
          <w:p w:rsidR="008907D0" w:rsidRPr="00D05F29" w:rsidRDefault="008907D0" w:rsidP="00936C38">
            <w:pPr>
              <w:spacing w:after="10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 борьба  с переносчиками природно-очаговых и особо опасных инфекций на территории Большемечетновского сельского поселения)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65DC2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65DC2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65DC2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65D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65DC2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8907D0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cantSplit/>
          <w:trHeight w:val="524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tabs>
                <w:tab w:val="left" w:pos="36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D05F29" w:rsidRDefault="008907D0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</w:tbl>
    <w:p w:rsidR="008907D0" w:rsidRPr="00D05F29" w:rsidRDefault="008907D0" w:rsidP="00B779DB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907D0" w:rsidRDefault="008907D0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CD451F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D451F">
        <w:rPr>
          <w:rFonts w:ascii="Times New Roman" w:hAnsi="Times New Roman" w:cs="Times New Roman"/>
          <w:sz w:val="28"/>
          <w:szCs w:val="28"/>
          <w:lang w:eastAsia="ru-RU"/>
        </w:rPr>
        <w:t>Приложение № 8</w:t>
      </w: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05537B" w:rsidRDefault="008907D0" w:rsidP="000269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8907D0" w:rsidRDefault="008907D0" w:rsidP="000269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CD451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D451F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» муниципальной программы Большемечетновского поселения </w:t>
      </w:r>
    </w:p>
    <w:p w:rsidR="008907D0" w:rsidRPr="0005537B" w:rsidRDefault="008907D0" w:rsidP="000269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«Обеспечение общественного порядка и противодействие преступности»</w:t>
      </w:r>
    </w:p>
    <w:p w:rsidR="008907D0" w:rsidRPr="0005537B" w:rsidRDefault="008907D0" w:rsidP="0002698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Pr="0005537B" w:rsidRDefault="008907D0" w:rsidP="0002698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3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984"/>
        <w:gridCol w:w="4124"/>
        <w:gridCol w:w="3034"/>
        <w:gridCol w:w="2298"/>
        <w:gridCol w:w="1955"/>
        <w:gridCol w:w="2966"/>
      </w:tblGrid>
      <w:tr w:rsidR="008907D0" w:rsidRPr="0005537B">
        <w:trPr>
          <w:trHeight w:val="282"/>
        </w:trPr>
        <w:tc>
          <w:tcPr>
            <w:tcW w:w="984" w:type="dxa"/>
            <w:vMerge w:val="restart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124" w:type="dxa"/>
            <w:vMerge w:val="restart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3034" w:type="dxa"/>
            <w:vMerge w:val="restart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253" w:type="dxa"/>
            <w:gridSpan w:val="2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2966" w:type="dxa"/>
            <w:vMerge w:val="restart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8907D0" w:rsidRPr="0005537B">
        <w:trPr>
          <w:trHeight w:val="423"/>
        </w:trPr>
        <w:tc>
          <w:tcPr>
            <w:tcW w:w="984" w:type="dxa"/>
            <w:vMerge/>
            <w:vAlign w:val="center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vMerge/>
            <w:vAlign w:val="center"/>
          </w:tcPr>
          <w:p w:rsidR="008907D0" w:rsidRPr="0005537B" w:rsidRDefault="008907D0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  <w:vMerge/>
            <w:vAlign w:val="center"/>
          </w:tcPr>
          <w:p w:rsidR="008907D0" w:rsidRPr="0005537B" w:rsidRDefault="008907D0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2966" w:type="dxa"/>
            <w:vMerge/>
            <w:vAlign w:val="center"/>
          </w:tcPr>
          <w:p w:rsidR="008907D0" w:rsidRPr="0005537B" w:rsidRDefault="008907D0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7D0" w:rsidRPr="0005537B">
        <w:trPr>
          <w:trHeight w:val="24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8907D0" w:rsidRPr="00124471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471">
              <w:rPr>
                <w:rFonts w:ascii="Times New Roman" w:hAnsi="Times New Roman" w:cs="Times New Roman"/>
                <w:sz w:val="28"/>
                <w:szCs w:val="28"/>
              </w:rPr>
              <w:t>Обеспечение разработки, издания и безвозмездного распространения в органах местного самоуправления и муниципальных учреждениях Большемечетновского сельского поселения сборника муниципальных нормативных правовых актов Большемечетновского сельского поселения по вопросам противодействия коррупции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24" w:type="dxa"/>
          </w:tcPr>
          <w:p w:rsidR="008907D0" w:rsidRPr="00382B80" w:rsidRDefault="008907D0" w:rsidP="00CD451F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планов противодействия коррупции в органах местного самоуправления Большемечетновского сельского поселения</w:t>
            </w:r>
          </w:p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Мониторинг муниципальных нормативных правовых актов в сфере противодействия коррупции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Обеспечение координации деятельности органов местного самоуправления Большемечетновского сельского поселения и взаимодействия с федеральными и областными государственными органами, в том числе при рассмотрении обращений граждан по вопросам противодействия коррупции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Обобщение и распространение в Большемечетновском сельском поселении правоприменительной практики других муниципальных образований Ростовской области в сфере противодействия коррупции, положительного опыта внедрения новых форм и методов противодействия коррупции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среди муниципальных служащих, осуществляющих предоставление муниципальных услуг юридическим лицам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фактах коррупционных проявлений, совершаемых от имени или в интересах юридических лиц, в том числе в ходе изучения материалов средств массовой информации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 правоохранительными органами в части взаимообмена информацией о фактах коррупционных проявлений, совершаемых от имени или в интересах юридических лиц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-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Администрации Большемечетновского сельского поселения информационно-аналитических материалов, направленных на предупреждение и пресечение фактов коррупционных проявлений, совершаемых от имени или в интересах юридических лиц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контроля за соблюдением муниципальными служащими Большемечетновского сельского поселения ограничений и запретов, предусмотренных законодательством о муниципальной службе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в Администрации Большемечетновского сельского поселения информации коррупционной направленности в отношении муниципальных служащих 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Координация работы по проведению функциональной ротации кадров работников муниципальной службы на тех направлениях и должностях, где особенно велик риск коррупции, и создание кадрового резерва 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механизмов внутреннего антикоррупционного контроля за деятельностью муниципальных служащих Большемечетновского сельского поселения, замещающих наиболее коррупциогенные должности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антикоррупционной экспертизы муниципальных нормативных правовых актов Большемечетновского сельского поселения и их проектов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Привлечение в установленном порядке представителей институтов гражданского общества и общественных организаций к проведению независимой антикоррупционной экспертизы муниципальных нормативных правовых актов Большемечетновского сельского поселения и их проектов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мониторингов общественного мнения и обобщение социологических исследований о состоянии коррупции в Большемечетновском сельском поселении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антикоррупционного мониторинга в Большемечетновском сельском поселении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«круглых столов» по вопросам противодействия коррупции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24" w:type="dxa"/>
          </w:tcPr>
          <w:p w:rsidR="008907D0" w:rsidRPr="00382B80" w:rsidRDefault="008907D0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обучения муниципальных служащих на семинарах или курсах по вопросам противодействия коррупции в органах власти, в том числе ответственных за работу по профилактике коррупционных правонарушений 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</w:tcPr>
          <w:p w:rsidR="008907D0" w:rsidRPr="0005537B" w:rsidRDefault="008907D0" w:rsidP="005F7A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Итого: </w:t>
            </w:r>
          </w:p>
        </w:tc>
        <w:tc>
          <w:tcPr>
            <w:tcW w:w="3034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98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55" w:type="dxa"/>
          </w:tcPr>
          <w:p w:rsidR="008907D0" w:rsidRPr="0005537B" w:rsidRDefault="008907D0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8907D0" w:rsidRPr="0005537B" w:rsidRDefault="008907D0" w:rsidP="00026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05537B" w:rsidRDefault="008907D0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9</w:t>
      </w:r>
    </w:p>
    <w:p w:rsidR="008907D0" w:rsidRPr="0005537B" w:rsidRDefault="008907D0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07D0" w:rsidRPr="0005537B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8907D0" w:rsidRPr="0005537B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«Профилактика экстремизма и терроризма»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8907D0" w:rsidRPr="0005537B" w:rsidRDefault="008907D0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Pr="0005537B" w:rsidRDefault="008907D0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8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995"/>
        <w:gridCol w:w="4477"/>
        <w:gridCol w:w="2487"/>
        <w:gridCol w:w="2105"/>
        <w:gridCol w:w="2127"/>
        <w:gridCol w:w="2693"/>
      </w:tblGrid>
      <w:tr w:rsidR="008907D0" w:rsidRPr="0005537B">
        <w:trPr>
          <w:trHeight w:val="346"/>
        </w:trPr>
        <w:tc>
          <w:tcPr>
            <w:tcW w:w="995" w:type="dxa"/>
            <w:vMerge w:val="restart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477" w:type="dxa"/>
            <w:vMerge w:val="restart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основного мероприятия</w:t>
            </w:r>
          </w:p>
        </w:tc>
        <w:tc>
          <w:tcPr>
            <w:tcW w:w="2487" w:type="dxa"/>
            <w:vMerge w:val="restart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4232" w:type="dxa"/>
            <w:gridSpan w:val="2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693" w:type="dxa"/>
            <w:vMerge w:val="restart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8907D0" w:rsidRPr="0005537B">
        <w:trPr>
          <w:trHeight w:val="519"/>
        </w:trPr>
        <w:tc>
          <w:tcPr>
            <w:tcW w:w="995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Источники</w:t>
            </w:r>
          </w:p>
        </w:tc>
        <w:tc>
          <w:tcPr>
            <w:tcW w:w="2693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7D0" w:rsidRPr="0005537B">
        <w:trPr>
          <w:trHeight w:val="261"/>
        </w:trPr>
        <w:tc>
          <w:tcPr>
            <w:tcW w:w="995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5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1149"/>
        </w:trPr>
        <w:tc>
          <w:tcPr>
            <w:tcW w:w="995" w:type="dxa"/>
          </w:tcPr>
          <w:p w:rsidR="008907D0" w:rsidRPr="0005537B" w:rsidRDefault="008907D0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477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Мониторинг состояния межэтнических отношений в Большемечетновском сельском поселении</w:t>
            </w:r>
          </w:p>
        </w:tc>
        <w:tc>
          <w:tcPr>
            <w:tcW w:w="2487" w:type="dxa"/>
          </w:tcPr>
          <w:p w:rsidR="008907D0" w:rsidRPr="0005537B" w:rsidRDefault="008907D0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1998"/>
        </w:trPr>
        <w:tc>
          <w:tcPr>
            <w:tcW w:w="995" w:type="dxa"/>
          </w:tcPr>
          <w:p w:rsidR="008907D0" w:rsidRPr="0005537B" w:rsidRDefault="008907D0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477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ЧС</w:t>
            </w:r>
          </w:p>
        </w:tc>
        <w:tc>
          <w:tcPr>
            <w:tcW w:w="2487" w:type="dxa"/>
          </w:tcPr>
          <w:p w:rsidR="008907D0" w:rsidRPr="0005537B" w:rsidRDefault="008907D0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2312"/>
        </w:trPr>
        <w:tc>
          <w:tcPr>
            <w:tcW w:w="995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2" w:lineRule="auto"/>
              <w:ind w:left="142" w:hanging="142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477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Организация и проведение бесед в учреждениях культуры, образовательных учреждениях с приглашением работников правоохранительных органов для предотвращения конфликтов на межнациональной и межрелигиозной почве. </w:t>
            </w:r>
          </w:p>
        </w:tc>
        <w:tc>
          <w:tcPr>
            <w:tcW w:w="2487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1436"/>
        </w:trPr>
        <w:tc>
          <w:tcPr>
            <w:tcW w:w="995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2" w:lineRule="auto"/>
              <w:ind w:left="142" w:hanging="142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477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Организация профилактической работы по антитеррористической защищенности граждан по месту жительства</w:t>
            </w:r>
          </w:p>
        </w:tc>
        <w:tc>
          <w:tcPr>
            <w:tcW w:w="2487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1711"/>
        </w:trPr>
        <w:tc>
          <w:tcPr>
            <w:tcW w:w="995" w:type="dxa"/>
          </w:tcPr>
          <w:p w:rsidR="008907D0" w:rsidRPr="0005537B" w:rsidRDefault="008907D0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77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Разработка планов мероприятий по предотвращению террористических актов в Большемечетновском сельском поселении</w:t>
            </w:r>
          </w:p>
        </w:tc>
        <w:tc>
          <w:tcPr>
            <w:tcW w:w="2487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2498"/>
        </w:trPr>
        <w:tc>
          <w:tcPr>
            <w:tcW w:w="995" w:type="dxa"/>
          </w:tcPr>
          <w:p w:rsidR="008907D0" w:rsidRPr="0005537B" w:rsidRDefault="008907D0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477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Проведение учебных тренировок </w:t>
            </w:r>
          </w:p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персоналом учреждений образования, здравоохранения, социальной защиты населения, культуры, спорта по вопросам предупреждения террористических актов и правилам поведения при их возникновении</w:t>
            </w:r>
          </w:p>
        </w:tc>
        <w:tc>
          <w:tcPr>
            <w:tcW w:w="2487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907D0" w:rsidRPr="0005537B" w:rsidRDefault="008907D0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</w:tbl>
    <w:p w:rsidR="008907D0" w:rsidRPr="0005537B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05537B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05537B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05537B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AB6BCE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05537B" w:rsidRDefault="008907D0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8907D0" w:rsidRPr="0005537B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8907D0" w:rsidRPr="0005537B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 финансировании, освоении и результативности проводимых подпрограммных мероприятий</w:t>
      </w:r>
    </w:p>
    <w:p w:rsidR="008907D0" w:rsidRPr="0005537B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«Комплексные меры противодействия злоупотреблению наркотиками и их незаконному обороту»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8907D0" w:rsidRPr="0005537B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на 2014-2020 годы 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Pr="0005537B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1001"/>
        <w:gridCol w:w="4504"/>
        <w:gridCol w:w="2713"/>
        <w:gridCol w:w="2292"/>
        <w:gridCol w:w="2002"/>
        <w:gridCol w:w="2794"/>
      </w:tblGrid>
      <w:tr w:rsidR="008907D0" w:rsidRPr="0005537B">
        <w:trPr>
          <w:trHeight w:val="473"/>
        </w:trPr>
        <w:tc>
          <w:tcPr>
            <w:tcW w:w="1001" w:type="dxa"/>
            <w:vMerge w:val="restart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04" w:type="dxa"/>
            <w:vMerge w:val="restart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основного мероприятия</w:t>
            </w:r>
          </w:p>
        </w:tc>
        <w:tc>
          <w:tcPr>
            <w:tcW w:w="2713" w:type="dxa"/>
            <w:vMerge w:val="restart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 (тыс. руб.)</w:t>
            </w:r>
          </w:p>
        </w:tc>
        <w:tc>
          <w:tcPr>
            <w:tcW w:w="4294" w:type="dxa"/>
            <w:gridSpan w:val="2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794" w:type="dxa"/>
            <w:vMerge w:val="restart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Степень исполнения мероприятия</w:t>
            </w:r>
          </w:p>
        </w:tc>
      </w:tr>
      <w:tr w:rsidR="008907D0" w:rsidRPr="0005537B">
        <w:trPr>
          <w:trHeight w:val="710"/>
        </w:trPr>
        <w:tc>
          <w:tcPr>
            <w:tcW w:w="1001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  <w:tc>
          <w:tcPr>
            <w:tcW w:w="2794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7D0" w:rsidRPr="0005537B">
        <w:trPr>
          <w:trHeight w:val="410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934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мониторинга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3826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распространенности наркотиков и злоупотребления наркотиками на территории Большемечетновского сельского поселения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1404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Проведение конкурса рисунков среди учащихся образовательных учреждений поселения  на лучшую антинаркотическую работу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2685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информационно - пропагандистских, спортивных и культурно-массовых</w:t>
            </w:r>
          </w:p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мероприятий, посвященных международному дню борьбы</w:t>
            </w:r>
          </w:p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 наркоманией и незаконному обороту наркотиков.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1404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Осуществление информационно-пропагандистской деятельности, направленной на профилактику  наркомании и пропаганду здорового образа жизни (изготовление буклетов, информационных листовок в кол. 200 шт)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1546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Проведение антинаркотической работы с населением:</w:t>
            </w:r>
          </w:p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сходы граждан с разъяснением законодательства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2822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Выявление лиц, находящихся в общественных местах, местах досуга или проведения массовых мероприятий в состоянии наркотического опьянения, принятие к ним мер профилактического или административного воздействия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2832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Информирование жителей о действующем законодательстве, запрещающем незаконные операции с наркотическими средствами, психотропными и сильнодействующими веществами, об ответственности за незаконные посевы наркосодержащих растений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907D0" w:rsidRPr="0005537B">
        <w:tblPrEx>
          <w:tblCellMar>
            <w:left w:w="108" w:type="dxa"/>
            <w:right w:w="108" w:type="dxa"/>
          </w:tblCellMar>
        </w:tblPrEx>
        <w:trPr>
          <w:trHeight w:val="410"/>
        </w:trPr>
        <w:tc>
          <w:tcPr>
            <w:tcW w:w="1001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713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9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02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8907D0" w:rsidRPr="0005537B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Pr="000F50B6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05537B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Приложение № 11</w:t>
      </w:r>
    </w:p>
    <w:p w:rsidR="008907D0" w:rsidRPr="0005537B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8907D0" w:rsidRPr="0005537B" w:rsidRDefault="008907D0" w:rsidP="00432A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«Гармонизация межнациональных отношений на территории Большемечетновского сельского поселения»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8907D0" w:rsidRPr="0005537B" w:rsidRDefault="008907D0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Pr="0005537B" w:rsidRDefault="008907D0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3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984"/>
        <w:gridCol w:w="4124"/>
        <w:gridCol w:w="3034"/>
        <w:gridCol w:w="2127"/>
        <w:gridCol w:w="2126"/>
        <w:gridCol w:w="2966"/>
      </w:tblGrid>
      <w:tr w:rsidR="008907D0" w:rsidRPr="0005537B">
        <w:trPr>
          <w:trHeight w:val="282"/>
        </w:trPr>
        <w:tc>
          <w:tcPr>
            <w:tcW w:w="984" w:type="dxa"/>
            <w:vMerge w:val="restart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124" w:type="dxa"/>
            <w:vMerge w:val="restart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3034" w:type="dxa"/>
            <w:vMerge w:val="restart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253" w:type="dxa"/>
            <w:gridSpan w:val="2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2966" w:type="dxa"/>
            <w:vMerge w:val="restart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8907D0" w:rsidRPr="0005537B">
        <w:trPr>
          <w:trHeight w:val="423"/>
        </w:trPr>
        <w:tc>
          <w:tcPr>
            <w:tcW w:w="984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126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2966" w:type="dxa"/>
            <w:vMerge/>
            <w:vAlign w:val="center"/>
          </w:tcPr>
          <w:p w:rsidR="008907D0" w:rsidRPr="0005537B" w:rsidRDefault="008907D0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7D0" w:rsidRPr="0005537B">
        <w:trPr>
          <w:trHeight w:val="244"/>
        </w:trPr>
        <w:tc>
          <w:tcPr>
            <w:tcW w:w="98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3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66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Издание и распространение социальной рекламы, посвященной воспитанию толерантности и профилактике экстремизма</w:t>
            </w:r>
          </w:p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6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24" w:type="dxa"/>
          </w:tcPr>
          <w:p w:rsidR="008907D0" w:rsidRPr="0005537B" w:rsidRDefault="008907D0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планов мероприятий по гармонизации межнациональных отношений на территории Большемечетновского сельского поселения</w:t>
            </w:r>
          </w:p>
        </w:tc>
        <w:tc>
          <w:tcPr>
            <w:tcW w:w="303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907D0" w:rsidRPr="0005537B">
        <w:trPr>
          <w:trHeight w:val="274"/>
        </w:trPr>
        <w:tc>
          <w:tcPr>
            <w:tcW w:w="98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</w:tcPr>
          <w:p w:rsidR="008907D0" w:rsidRPr="0005537B" w:rsidRDefault="008907D0" w:rsidP="00DD18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Итого: </w:t>
            </w:r>
          </w:p>
        </w:tc>
        <w:tc>
          <w:tcPr>
            <w:tcW w:w="3034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6" w:type="dxa"/>
          </w:tcPr>
          <w:p w:rsidR="008907D0" w:rsidRPr="0005537B" w:rsidRDefault="008907D0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907D0" w:rsidRPr="0005537B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</w:tbl>
    <w:p w:rsidR="008907D0" w:rsidRPr="0005537B" w:rsidRDefault="008907D0" w:rsidP="00432A7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05537B" w:rsidRDefault="008907D0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Приложение № 12</w:t>
      </w:r>
    </w:p>
    <w:p w:rsidR="008907D0" w:rsidRPr="0005537B" w:rsidRDefault="008907D0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05537B" w:rsidRDefault="008907D0" w:rsidP="00D25FE1">
      <w:pPr>
        <w:spacing w:after="0" w:line="240" w:lineRule="auto"/>
        <w:jc w:val="right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</w:p>
    <w:p w:rsidR="008907D0" w:rsidRPr="0005537B" w:rsidRDefault="008907D0" w:rsidP="00D25FE1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8907D0" w:rsidRPr="0005537B" w:rsidRDefault="008907D0" w:rsidP="00D25FE1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«Развитие физической культуры и спорта»</w:t>
      </w:r>
      <w:r w:rsidRPr="000553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Pr="0005537B" w:rsidRDefault="008907D0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3960"/>
        <w:gridCol w:w="4320"/>
        <w:gridCol w:w="2520"/>
        <w:gridCol w:w="1980"/>
        <w:gridCol w:w="1980"/>
      </w:tblGrid>
      <w:tr w:rsidR="008907D0" w:rsidRPr="0005537B">
        <w:trPr>
          <w:trHeight w:val="369"/>
          <w:tblHeader/>
        </w:trPr>
        <w:tc>
          <w:tcPr>
            <w:tcW w:w="3960" w:type="dxa"/>
            <w:vMerge w:val="restart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Статус</w:t>
            </w:r>
          </w:p>
        </w:tc>
        <w:tc>
          <w:tcPr>
            <w:tcW w:w="4320" w:type="dxa"/>
            <w:vMerge w:val="restart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Наименование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муниципальной программы, подпрограммы муниципальной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>программы, основного мероприятия, мероприятия ведомственной целевой программы</w:t>
            </w:r>
          </w:p>
        </w:tc>
        <w:tc>
          <w:tcPr>
            <w:tcW w:w="2520" w:type="dxa"/>
            <w:vMerge w:val="restart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Ответственный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исполнитель,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соисполнители,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 участники</w:t>
            </w:r>
          </w:p>
        </w:tc>
        <w:tc>
          <w:tcPr>
            <w:tcW w:w="3960" w:type="dxa"/>
            <w:gridSpan w:val="2"/>
          </w:tcPr>
          <w:p w:rsidR="008907D0" w:rsidRPr="0005537B" w:rsidRDefault="008907D0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</w:tr>
      <w:tr w:rsidR="008907D0" w:rsidRPr="0005537B">
        <w:trPr>
          <w:trHeight w:val="1680"/>
          <w:tblHeader/>
        </w:trPr>
        <w:tc>
          <w:tcPr>
            <w:tcW w:w="3960" w:type="dxa"/>
            <w:vMerge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vMerge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8907D0" w:rsidRPr="0005537B" w:rsidRDefault="008907D0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</w:p>
        </w:tc>
        <w:tc>
          <w:tcPr>
            <w:tcW w:w="1980" w:type="dxa"/>
          </w:tcPr>
          <w:p w:rsidR="008907D0" w:rsidRPr="0005537B" w:rsidRDefault="008907D0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Факт </w:t>
            </w:r>
          </w:p>
        </w:tc>
      </w:tr>
      <w:tr w:rsidR="008907D0" w:rsidRPr="0005537B">
        <w:trPr>
          <w:tblHeader/>
        </w:trPr>
        <w:tc>
          <w:tcPr>
            <w:tcW w:w="396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2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</w:p>
        </w:tc>
      </w:tr>
      <w:tr w:rsidR="008907D0" w:rsidRPr="0005537B">
        <w:trPr>
          <w:trHeight w:val="402"/>
        </w:trPr>
        <w:tc>
          <w:tcPr>
            <w:tcW w:w="3960" w:type="dxa"/>
            <w:vMerge w:val="restart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Муниципальная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>программа</w:t>
            </w:r>
          </w:p>
        </w:tc>
        <w:tc>
          <w:tcPr>
            <w:tcW w:w="4320" w:type="dxa"/>
            <w:vMerge w:val="restart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2520" w:type="dxa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58,8</w:t>
            </w:r>
          </w:p>
        </w:tc>
        <w:tc>
          <w:tcPr>
            <w:tcW w:w="1980" w:type="dxa"/>
          </w:tcPr>
          <w:p w:rsidR="008907D0" w:rsidRDefault="008907D0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05537B">
        <w:tc>
          <w:tcPr>
            <w:tcW w:w="3960" w:type="dxa"/>
            <w:vMerge/>
            <w:vAlign w:val="center"/>
          </w:tcPr>
          <w:p w:rsidR="008907D0" w:rsidRPr="0005537B" w:rsidRDefault="008907D0" w:rsidP="00DC76D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8907D0" w:rsidRPr="0005537B" w:rsidRDefault="008907D0" w:rsidP="00DC76D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Администрация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, всего:</w:t>
            </w:r>
          </w:p>
        </w:tc>
        <w:tc>
          <w:tcPr>
            <w:tcW w:w="1980" w:type="dxa"/>
          </w:tcPr>
          <w:p w:rsidR="008907D0" w:rsidRDefault="008907D0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8907D0" w:rsidRDefault="008907D0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05537B">
        <w:tc>
          <w:tcPr>
            <w:tcW w:w="3960" w:type="dxa"/>
            <w:vMerge w:val="restart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Подпрограмма </w:t>
            </w:r>
          </w:p>
        </w:tc>
        <w:tc>
          <w:tcPr>
            <w:tcW w:w="4320" w:type="dxa"/>
            <w:vMerge w:val="restart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Развитие физической культуры и массового спорта </w:t>
            </w:r>
          </w:p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8907D0" w:rsidRDefault="008907D0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8907D0" w:rsidRDefault="008907D0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05537B">
        <w:trPr>
          <w:trHeight w:val="441"/>
        </w:trPr>
        <w:tc>
          <w:tcPr>
            <w:tcW w:w="3960" w:type="dxa"/>
            <w:vMerge/>
            <w:vAlign w:val="center"/>
          </w:tcPr>
          <w:p w:rsidR="008907D0" w:rsidRPr="0005537B" w:rsidRDefault="008907D0" w:rsidP="00DC76D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8907D0" w:rsidRPr="0005537B" w:rsidRDefault="008907D0" w:rsidP="00DC76D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</w:tc>
        <w:tc>
          <w:tcPr>
            <w:tcW w:w="1980" w:type="dxa"/>
          </w:tcPr>
          <w:p w:rsidR="008907D0" w:rsidRDefault="008907D0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8907D0" w:rsidRDefault="008907D0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05537B">
        <w:tc>
          <w:tcPr>
            <w:tcW w:w="3960" w:type="dxa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Основное мероприятие 1.1.</w:t>
            </w:r>
          </w:p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Физическое воспитание населения  и обеспечение организации и проведения физкультурных и массовых спортивных мероприятий</w:t>
            </w:r>
          </w:p>
        </w:tc>
        <w:tc>
          <w:tcPr>
            <w:tcW w:w="2520" w:type="dxa"/>
          </w:tcPr>
          <w:p w:rsidR="008907D0" w:rsidRPr="0005537B" w:rsidRDefault="008907D0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</w:tc>
        <w:tc>
          <w:tcPr>
            <w:tcW w:w="1980" w:type="dxa"/>
          </w:tcPr>
          <w:p w:rsidR="008907D0" w:rsidRDefault="008907D0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8907D0" w:rsidRDefault="008907D0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  <w:tr w:rsidR="008907D0" w:rsidRPr="0005537B">
        <w:trPr>
          <w:trHeight w:val="842"/>
        </w:trPr>
        <w:tc>
          <w:tcPr>
            <w:tcW w:w="3960" w:type="dxa"/>
          </w:tcPr>
          <w:p w:rsidR="008907D0" w:rsidRPr="0005537B" w:rsidRDefault="008907D0" w:rsidP="00D25FE1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Подпрограмма</w:t>
            </w:r>
          </w:p>
        </w:tc>
        <w:tc>
          <w:tcPr>
            <w:tcW w:w="432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Развитие инфраструктуры спорта Большемечетновского сельского поселения</w:t>
            </w:r>
          </w:p>
        </w:tc>
        <w:tc>
          <w:tcPr>
            <w:tcW w:w="252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8907D0" w:rsidRDefault="008907D0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</w:t>
            </w:r>
          </w:p>
        </w:tc>
      </w:tr>
      <w:tr w:rsidR="008907D0" w:rsidRPr="0005537B">
        <w:tc>
          <w:tcPr>
            <w:tcW w:w="3960" w:type="dxa"/>
            <w:vMerge w:val="restart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Основное мероприятие</w:t>
            </w:r>
          </w:p>
        </w:tc>
        <w:tc>
          <w:tcPr>
            <w:tcW w:w="4320" w:type="dxa"/>
            <w:vMerge w:val="restart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Строительство спортивного зала в х. Вислый</w:t>
            </w:r>
          </w:p>
        </w:tc>
        <w:tc>
          <w:tcPr>
            <w:tcW w:w="252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8907D0" w:rsidRDefault="008907D0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</w:t>
            </w:r>
          </w:p>
        </w:tc>
      </w:tr>
      <w:tr w:rsidR="008907D0" w:rsidRPr="0005537B">
        <w:tc>
          <w:tcPr>
            <w:tcW w:w="3960" w:type="dxa"/>
            <w:vMerge/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8907D0" w:rsidRPr="0005537B" w:rsidRDefault="008907D0" w:rsidP="00D25F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8907D0" w:rsidRPr="0005537B" w:rsidRDefault="008907D0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0" w:type="dxa"/>
          </w:tcPr>
          <w:p w:rsidR="008907D0" w:rsidRDefault="008907D0" w:rsidP="00527F5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  <w:r w:rsidRPr="00F04D3D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1980" w:type="dxa"/>
          </w:tcPr>
          <w:p w:rsidR="008907D0" w:rsidRDefault="008907D0" w:rsidP="00DC76D4">
            <w:pPr>
              <w:jc w:val="center"/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0,0</w:t>
            </w:r>
          </w:p>
        </w:tc>
      </w:tr>
    </w:tbl>
    <w:p w:rsidR="008907D0" w:rsidRPr="0005537B" w:rsidRDefault="008907D0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05537B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Pr="0005537B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2F31E3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sz w:val="28"/>
          <w:szCs w:val="28"/>
          <w:lang w:eastAsia="ru-RU"/>
        </w:rPr>
        <w:t>Приложение № 13</w:t>
      </w:r>
    </w:p>
    <w:p w:rsidR="008907D0" w:rsidRPr="002F31E3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2F31E3" w:rsidRDefault="008907D0" w:rsidP="00E136B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8907D0" w:rsidRPr="002F31E3" w:rsidRDefault="008907D0" w:rsidP="00E136B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</w:t>
      </w:r>
      <w:r w:rsidRPr="002F31E3">
        <w:rPr>
          <w:rFonts w:ascii="Times New Roman" w:hAnsi="Times New Roman" w:cs="Times New Roman"/>
          <w:spacing w:val="-6"/>
          <w:sz w:val="28"/>
          <w:szCs w:val="28"/>
        </w:rPr>
        <w:t>Информационное общество</w:t>
      </w: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>»</w:t>
      </w:r>
      <w:r w:rsidRPr="002F31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Default="008907D0" w:rsidP="00E136B6">
      <w:pPr>
        <w:jc w:val="center"/>
        <w:rPr>
          <w:spacing w:val="-8"/>
          <w:sz w:val="28"/>
          <w:szCs w:val="28"/>
        </w:rPr>
      </w:pPr>
    </w:p>
    <w:tbl>
      <w:tblPr>
        <w:tblW w:w="14928" w:type="dxa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3543"/>
        <w:gridCol w:w="4938"/>
        <w:gridCol w:w="2160"/>
        <w:gridCol w:w="2160"/>
      </w:tblGrid>
      <w:tr w:rsidR="008907D0" w:rsidRPr="00E136B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Статус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Наименование      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  <w:t>муниципальной программы, подпрограммы муниципальной программы</w:t>
            </w:r>
          </w:p>
        </w:tc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Мероприятия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2017</w:t>
            </w:r>
          </w:p>
        </w:tc>
      </w:tr>
      <w:tr w:rsidR="008907D0" w:rsidRPr="00E136B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План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Факт </w:t>
            </w:r>
          </w:p>
        </w:tc>
      </w:tr>
      <w:tr w:rsidR="008907D0" w:rsidRPr="00E136B6">
        <w:trPr>
          <w:trHeight w:val="6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Муниципальная  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  <w:t xml:space="preserve">программа      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информационное общество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07D0" w:rsidRPr="00E136B6" w:rsidRDefault="008907D0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8907D0" w:rsidRPr="00E136B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Подпрограмма  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развитие информационных технологий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защита информации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8907D0" w:rsidRPr="00E136B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развитие систем электронного правительства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7D0" w:rsidRPr="00E136B6" w:rsidRDefault="008907D0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8907D0" w:rsidRPr="00E136B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Итого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E136B6" w:rsidRDefault="008907D0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7D0" w:rsidRPr="00E136B6" w:rsidRDefault="008907D0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7D0" w:rsidRPr="00E136B6" w:rsidRDefault="008907D0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</w:tbl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05537B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05537B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Приложение № 14</w:t>
      </w:r>
    </w:p>
    <w:p w:rsidR="008907D0" w:rsidRPr="0005537B" w:rsidRDefault="008907D0" w:rsidP="00AF30A2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8907D0" w:rsidRPr="0005537B" w:rsidRDefault="008907D0" w:rsidP="00AF30A2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Большемечетновского сельского поселения «Социальная поддержка граждан»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Pr="0005537B" w:rsidRDefault="008907D0" w:rsidP="00AF30A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775" w:type="dxa"/>
        <w:tblInd w:w="2" w:type="dxa"/>
        <w:tblLayout w:type="fixed"/>
        <w:tblLook w:val="00A0"/>
      </w:tblPr>
      <w:tblGrid>
        <w:gridCol w:w="3435"/>
        <w:gridCol w:w="3960"/>
        <w:gridCol w:w="3420"/>
        <w:gridCol w:w="1980"/>
        <w:gridCol w:w="1980"/>
      </w:tblGrid>
      <w:tr w:rsidR="008907D0" w:rsidRPr="0005537B">
        <w:trPr>
          <w:trHeight w:val="375"/>
        </w:trPr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</w:p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соисполнители, участники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907D0" w:rsidRPr="0005537B">
        <w:trPr>
          <w:trHeight w:val="750"/>
        </w:trPr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</w:tr>
      <w:tr w:rsidR="008907D0" w:rsidRPr="0005537B">
        <w:trPr>
          <w:trHeight w:val="757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</w:t>
            </w:r>
          </w:p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граждан»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Большемечетновского </w:t>
            </w:r>
          </w:p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7D0" w:rsidRPr="0005537B" w:rsidRDefault="008907D0" w:rsidP="00DD18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7D0" w:rsidRPr="0005537B" w:rsidRDefault="008907D0" w:rsidP="00DD18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38,2</w:t>
            </w:r>
          </w:p>
        </w:tc>
      </w:tr>
      <w:tr w:rsidR="008907D0" w:rsidRPr="0005537B">
        <w:trPr>
          <w:trHeight w:val="142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«Социальная поддержка </w:t>
            </w:r>
          </w:p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отдельных категорий граждан»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сектор экономики и финансов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7D0" w:rsidRDefault="008907D0" w:rsidP="005C2B6D">
            <w:pPr>
              <w:jc w:val="center"/>
            </w:pPr>
            <w:r w:rsidRPr="00E6646F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7D0" w:rsidRDefault="008907D0" w:rsidP="005C636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38,2</w:t>
            </w:r>
          </w:p>
        </w:tc>
      </w:tr>
      <w:tr w:rsidR="008907D0" w:rsidRPr="0005537B">
        <w:trPr>
          <w:trHeight w:val="12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выплата государственной пенсии за выслугу лет муниципальным служащим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сектор экономики и финансов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7D0" w:rsidRDefault="008907D0" w:rsidP="005C2B6D">
            <w:pPr>
              <w:jc w:val="center"/>
            </w:pPr>
            <w:r w:rsidRPr="00E6646F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7D0" w:rsidRDefault="008907D0" w:rsidP="005C636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38,2</w:t>
            </w:r>
          </w:p>
        </w:tc>
      </w:tr>
      <w:tr w:rsidR="008907D0" w:rsidRPr="0005537B">
        <w:trPr>
          <w:trHeight w:val="38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05537B" w:rsidRDefault="008907D0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7D0" w:rsidRDefault="008907D0" w:rsidP="005C2B6D">
            <w:pPr>
              <w:jc w:val="center"/>
            </w:pPr>
            <w:r w:rsidRPr="00E6646F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7D0" w:rsidRDefault="008907D0" w:rsidP="005C636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38,2</w:t>
            </w:r>
          </w:p>
        </w:tc>
      </w:tr>
    </w:tbl>
    <w:p w:rsidR="008907D0" w:rsidRPr="0005537B" w:rsidRDefault="008907D0" w:rsidP="00AF30A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Pr="009374E6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374E6">
        <w:rPr>
          <w:rFonts w:ascii="Times New Roman" w:hAnsi="Times New Roman" w:cs="Times New Roman"/>
          <w:sz w:val="28"/>
          <w:szCs w:val="28"/>
          <w:lang w:eastAsia="ru-RU"/>
        </w:rPr>
        <w:t>Приложение № 15</w:t>
      </w:r>
    </w:p>
    <w:p w:rsidR="008907D0" w:rsidRPr="009374E6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Pr="009374E6" w:rsidRDefault="008907D0" w:rsidP="00006289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8907D0" w:rsidRPr="009374E6" w:rsidRDefault="008907D0" w:rsidP="00006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</w:t>
      </w:r>
      <w:r w:rsidRPr="009374E6">
        <w:rPr>
          <w:rFonts w:ascii="Times New Roman" w:hAnsi="Times New Roman" w:cs="Times New Roman"/>
          <w:sz w:val="28"/>
          <w:szCs w:val="28"/>
        </w:rPr>
        <w:t xml:space="preserve">Управление  и распоряжение  муниципальным </w:t>
      </w:r>
    </w:p>
    <w:p w:rsidR="008907D0" w:rsidRPr="009374E6" w:rsidRDefault="008907D0" w:rsidP="00006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4E6">
        <w:rPr>
          <w:rFonts w:ascii="Times New Roman" w:hAnsi="Times New Roman" w:cs="Times New Roman"/>
          <w:sz w:val="28"/>
          <w:szCs w:val="28"/>
        </w:rPr>
        <w:t>имуществом муниципального образования</w:t>
      </w: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за 9 месяцев 2017 года</w:t>
      </w:r>
    </w:p>
    <w:p w:rsidR="008907D0" w:rsidRPr="009374E6" w:rsidRDefault="008907D0" w:rsidP="00006289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</w:p>
    <w:tbl>
      <w:tblPr>
        <w:tblW w:w="14760" w:type="dxa"/>
        <w:tblInd w:w="2" w:type="dxa"/>
        <w:tblLayout w:type="fixed"/>
        <w:tblLook w:val="00A0"/>
      </w:tblPr>
      <w:tblGrid>
        <w:gridCol w:w="4500"/>
        <w:gridCol w:w="4680"/>
        <w:gridCol w:w="2880"/>
        <w:gridCol w:w="2700"/>
      </w:tblGrid>
      <w:tr w:rsidR="008907D0" w:rsidRPr="009374E6">
        <w:trPr>
          <w:trHeight w:val="375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</w:p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соисполнители, участники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8907D0" w:rsidRPr="009374E6">
        <w:trPr>
          <w:trHeight w:val="750"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07D0" w:rsidRPr="009374E6" w:rsidRDefault="008907D0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07D0" w:rsidRPr="009374E6" w:rsidRDefault="008907D0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0" w:rsidRPr="009374E6" w:rsidRDefault="008907D0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</w:tr>
      <w:tr w:rsidR="008907D0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8907D0" w:rsidRPr="009374E6" w:rsidRDefault="008907D0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Паспортизация  объектов  проведение оценки муниципального имущества</w:t>
            </w:r>
          </w:p>
        </w:tc>
        <w:tc>
          <w:tcPr>
            <w:tcW w:w="4680" w:type="dxa"/>
          </w:tcPr>
          <w:p w:rsidR="008907D0" w:rsidRPr="009374E6" w:rsidRDefault="008907D0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907D0" w:rsidRPr="009374E6" w:rsidRDefault="008907D0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Большемечетновского сельского поселения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8907D0" w:rsidRPr="009374E6" w:rsidRDefault="008907D0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8907D0" w:rsidRPr="009374E6" w:rsidRDefault="008907D0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8907D0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8907D0" w:rsidRPr="009374E6" w:rsidRDefault="008907D0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Межевание  земельных  участков под объектами муниципальной собственности</w:t>
            </w:r>
          </w:p>
        </w:tc>
        <w:tc>
          <w:tcPr>
            <w:tcW w:w="4680" w:type="dxa"/>
          </w:tcPr>
          <w:p w:rsidR="008907D0" w:rsidRPr="009374E6" w:rsidRDefault="008907D0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907D0" w:rsidRPr="009374E6" w:rsidRDefault="008907D0" w:rsidP="00DD18D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Большемечетновского сельского поселения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8907D0" w:rsidRPr="009374E6" w:rsidRDefault="008907D0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  <w:r w:rsidRPr="009374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8907D0" w:rsidRPr="009374E6" w:rsidRDefault="008907D0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0,0</w:t>
            </w:r>
          </w:p>
        </w:tc>
      </w:tr>
      <w:tr w:rsidR="008907D0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8907D0" w:rsidRPr="009374E6" w:rsidRDefault="008907D0" w:rsidP="00DD18D3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4680" w:type="dxa"/>
          </w:tcPr>
          <w:p w:rsidR="008907D0" w:rsidRPr="009374E6" w:rsidRDefault="008907D0" w:rsidP="00DD18D3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8907D0" w:rsidRPr="009374E6" w:rsidRDefault="008907D0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8907D0" w:rsidRPr="009374E6" w:rsidRDefault="008907D0" w:rsidP="001366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</w:tbl>
    <w:p w:rsidR="008907D0" w:rsidRPr="009374E6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907D0" w:rsidRDefault="008907D0" w:rsidP="00E136B6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</w:p>
    <w:sectPr w:rsidR="008907D0" w:rsidSect="00D25FE1">
      <w:pgSz w:w="16838" w:h="11906" w:orient="landscape"/>
      <w:pgMar w:top="1276" w:right="851" w:bottom="70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A2586"/>
    <w:multiLevelType w:val="hybridMultilevel"/>
    <w:tmpl w:val="D8444FEC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7D2"/>
    <w:rsid w:val="0000485A"/>
    <w:rsid w:val="00006289"/>
    <w:rsid w:val="0002698C"/>
    <w:rsid w:val="0005537B"/>
    <w:rsid w:val="000711A6"/>
    <w:rsid w:val="00073EB9"/>
    <w:rsid w:val="00085DBD"/>
    <w:rsid w:val="00097F10"/>
    <w:rsid w:val="000A3E38"/>
    <w:rsid w:val="000B1E09"/>
    <w:rsid w:val="000D0482"/>
    <w:rsid w:val="000D412E"/>
    <w:rsid w:val="000E0C00"/>
    <w:rsid w:val="000E2D25"/>
    <w:rsid w:val="000F07DC"/>
    <w:rsid w:val="000F50B6"/>
    <w:rsid w:val="000F52E8"/>
    <w:rsid w:val="00124471"/>
    <w:rsid w:val="00135F27"/>
    <w:rsid w:val="001366E0"/>
    <w:rsid w:val="0015596C"/>
    <w:rsid w:val="001767D1"/>
    <w:rsid w:val="001803E4"/>
    <w:rsid w:val="0019533B"/>
    <w:rsid w:val="001C21A7"/>
    <w:rsid w:val="001D55C1"/>
    <w:rsid w:val="001D79F4"/>
    <w:rsid w:val="001E4FEF"/>
    <w:rsid w:val="002169E2"/>
    <w:rsid w:val="00225D60"/>
    <w:rsid w:val="00226CA3"/>
    <w:rsid w:val="00235D5C"/>
    <w:rsid w:val="00237670"/>
    <w:rsid w:val="00247F1A"/>
    <w:rsid w:val="002602A0"/>
    <w:rsid w:val="002638B3"/>
    <w:rsid w:val="00275E4F"/>
    <w:rsid w:val="00285115"/>
    <w:rsid w:val="0029040E"/>
    <w:rsid w:val="002A5265"/>
    <w:rsid w:val="002A75F5"/>
    <w:rsid w:val="002C68FF"/>
    <w:rsid w:val="002D2FC8"/>
    <w:rsid w:val="002E491C"/>
    <w:rsid w:val="002E544C"/>
    <w:rsid w:val="002E698C"/>
    <w:rsid w:val="002E6E1C"/>
    <w:rsid w:val="002F31E3"/>
    <w:rsid w:val="00317A81"/>
    <w:rsid w:val="00317AF6"/>
    <w:rsid w:val="00331E61"/>
    <w:rsid w:val="003359DF"/>
    <w:rsid w:val="00341050"/>
    <w:rsid w:val="003558AD"/>
    <w:rsid w:val="00382B80"/>
    <w:rsid w:val="003B5F2F"/>
    <w:rsid w:val="003C0AFB"/>
    <w:rsid w:val="003D7D3F"/>
    <w:rsid w:val="003F1DC8"/>
    <w:rsid w:val="00411E73"/>
    <w:rsid w:val="00432A74"/>
    <w:rsid w:val="004537F0"/>
    <w:rsid w:val="00462A89"/>
    <w:rsid w:val="0047026E"/>
    <w:rsid w:val="00473479"/>
    <w:rsid w:val="00492FEF"/>
    <w:rsid w:val="00495787"/>
    <w:rsid w:val="004A1E5A"/>
    <w:rsid w:val="004A49E2"/>
    <w:rsid w:val="004A585E"/>
    <w:rsid w:val="004A6768"/>
    <w:rsid w:val="004B0832"/>
    <w:rsid w:val="004B71D5"/>
    <w:rsid w:val="004C6120"/>
    <w:rsid w:val="004D0E5E"/>
    <w:rsid w:val="004E0B44"/>
    <w:rsid w:val="004E5072"/>
    <w:rsid w:val="004F3CA7"/>
    <w:rsid w:val="004F5552"/>
    <w:rsid w:val="00506226"/>
    <w:rsid w:val="005208F0"/>
    <w:rsid w:val="00527F54"/>
    <w:rsid w:val="00573210"/>
    <w:rsid w:val="00594D5A"/>
    <w:rsid w:val="005A094A"/>
    <w:rsid w:val="005A1EA6"/>
    <w:rsid w:val="005A5376"/>
    <w:rsid w:val="005A75C8"/>
    <w:rsid w:val="005B1E21"/>
    <w:rsid w:val="005C2B6D"/>
    <w:rsid w:val="005C6368"/>
    <w:rsid w:val="005D6D3A"/>
    <w:rsid w:val="005E41A9"/>
    <w:rsid w:val="005F50B1"/>
    <w:rsid w:val="005F7A4C"/>
    <w:rsid w:val="006028B9"/>
    <w:rsid w:val="0064785A"/>
    <w:rsid w:val="00647A4E"/>
    <w:rsid w:val="006539B6"/>
    <w:rsid w:val="00660F23"/>
    <w:rsid w:val="00681393"/>
    <w:rsid w:val="006817B0"/>
    <w:rsid w:val="0069027D"/>
    <w:rsid w:val="006A1516"/>
    <w:rsid w:val="006A1F2F"/>
    <w:rsid w:val="006C6A8F"/>
    <w:rsid w:val="006E40CB"/>
    <w:rsid w:val="006E586D"/>
    <w:rsid w:val="006E75BB"/>
    <w:rsid w:val="006F7205"/>
    <w:rsid w:val="00704339"/>
    <w:rsid w:val="00725D12"/>
    <w:rsid w:val="00732417"/>
    <w:rsid w:val="007426A8"/>
    <w:rsid w:val="00743CA3"/>
    <w:rsid w:val="0075187C"/>
    <w:rsid w:val="00752BCD"/>
    <w:rsid w:val="00776B93"/>
    <w:rsid w:val="00784244"/>
    <w:rsid w:val="00792505"/>
    <w:rsid w:val="00793B21"/>
    <w:rsid w:val="007B526B"/>
    <w:rsid w:val="007B6A29"/>
    <w:rsid w:val="007B7F88"/>
    <w:rsid w:val="007C6758"/>
    <w:rsid w:val="007D28C5"/>
    <w:rsid w:val="007D471B"/>
    <w:rsid w:val="007E0945"/>
    <w:rsid w:val="007E642B"/>
    <w:rsid w:val="007E6EFA"/>
    <w:rsid w:val="007F5583"/>
    <w:rsid w:val="00815E58"/>
    <w:rsid w:val="0083093D"/>
    <w:rsid w:val="00850C2E"/>
    <w:rsid w:val="00871B72"/>
    <w:rsid w:val="008849F3"/>
    <w:rsid w:val="008907D0"/>
    <w:rsid w:val="008A2797"/>
    <w:rsid w:val="008B0E7B"/>
    <w:rsid w:val="008B5F83"/>
    <w:rsid w:val="008B766E"/>
    <w:rsid w:val="008D0C45"/>
    <w:rsid w:val="008D1717"/>
    <w:rsid w:val="008D3282"/>
    <w:rsid w:val="008E038D"/>
    <w:rsid w:val="008E0F3B"/>
    <w:rsid w:val="008E400F"/>
    <w:rsid w:val="008F31CB"/>
    <w:rsid w:val="0090659D"/>
    <w:rsid w:val="00936C38"/>
    <w:rsid w:val="009374E6"/>
    <w:rsid w:val="00942DC0"/>
    <w:rsid w:val="00956877"/>
    <w:rsid w:val="00956DCB"/>
    <w:rsid w:val="009652D6"/>
    <w:rsid w:val="00965F0A"/>
    <w:rsid w:val="009748F6"/>
    <w:rsid w:val="00994122"/>
    <w:rsid w:val="009A26CA"/>
    <w:rsid w:val="009A53DB"/>
    <w:rsid w:val="009B4CD5"/>
    <w:rsid w:val="009B555B"/>
    <w:rsid w:val="009D0FA8"/>
    <w:rsid w:val="009F1CE5"/>
    <w:rsid w:val="00A17141"/>
    <w:rsid w:val="00A20342"/>
    <w:rsid w:val="00A22470"/>
    <w:rsid w:val="00A338D4"/>
    <w:rsid w:val="00A35FD2"/>
    <w:rsid w:val="00A649D6"/>
    <w:rsid w:val="00A75F07"/>
    <w:rsid w:val="00A81D83"/>
    <w:rsid w:val="00A96323"/>
    <w:rsid w:val="00A97CB9"/>
    <w:rsid w:val="00AA7B12"/>
    <w:rsid w:val="00AB066F"/>
    <w:rsid w:val="00AB6BCE"/>
    <w:rsid w:val="00AC2760"/>
    <w:rsid w:val="00AD2381"/>
    <w:rsid w:val="00AE3CB7"/>
    <w:rsid w:val="00AF30A2"/>
    <w:rsid w:val="00B01C2D"/>
    <w:rsid w:val="00B331F2"/>
    <w:rsid w:val="00B41941"/>
    <w:rsid w:val="00B53E89"/>
    <w:rsid w:val="00B779DB"/>
    <w:rsid w:val="00B86852"/>
    <w:rsid w:val="00B929FA"/>
    <w:rsid w:val="00B9546F"/>
    <w:rsid w:val="00BA1D2B"/>
    <w:rsid w:val="00BB2673"/>
    <w:rsid w:val="00BD424D"/>
    <w:rsid w:val="00BD6037"/>
    <w:rsid w:val="00BD6E0F"/>
    <w:rsid w:val="00BE782C"/>
    <w:rsid w:val="00BF5D72"/>
    <w:rsid w:val="00C06E4C"/>
    <w:rsid w:val="00C1316F"/>
    <w:rsid w:val="00C21571"/>
    <w:rsid w:val="00C257D2"/>
    <w:rsid w:val="00C45EEF"/>
    <w:rsid w:val="00C62D2C"/>
    <w:rsid w:val="00C66BBD"/>
    <w:rsid w:val="00C75A46"/>
    <w:rsid w:val="00C92C7E"/>
    <w:rsid w:val="00C97878"/>
    <w:rsid w:val="00CB7B86"/>
    <w:rsid w:val="00CC0777"/>
    <w:rsid w:val="00CC094F"/>
    <w:rsid w:val="00CD451F"/>
    <w:rsid w:val="00CF27EF"/>
    <w:rsid w:val="00D03AD1"/>
    <w:rsid w:val="00D05F29"/>
    <w:rsid w:val="00D10DF9"/>
    <w:rsid w:val="00D156C1"/>
    <w:rsid w:val="00D25FE1"/>
    <w:rsid w:val="00D323A9"/>
    <w:rsid w:val="00D348B7"/>
    <w:rsid w:val="00D37A7C"/>
    <w:rsid w:val="00D42E6E"/>
    <w:rsid w:val="00D47475"/>
    <w:rsid w:val="00D53FC5"/>
    <w:rsid w:val="00D64267"/>
    <w:rsid w:val="00D65A72"/>
    <w:rsid w:val="00D65DC2"/>
    <w:rsid w:val="00D66E46"/>
    <w:rsid w:val="00D67AE9"/>
    <w:rsid w:val="00D71508"/>
    <w:rsid w:val="00D7760E"/>
    <w:rsid w:val="00D90DAD"/>
    <w:rsid w:val="00DB708B"/>
    <w:rsid w:val="00DC1D98"/>
    <w:rsid w:val="00DC2CA0"/>
    <w:rsid w:val="00DC426E"/>
    <w:rsid w:val="00DC76D4"/>
    <w:rsid w:val="00DD18D3"/>
    <w:rsid w:val="00DD294C"/>
    <w:rsid w:val="00DD5D8E"/>
    <w:rsid w:val="00DE37D1"/>
    <w:rsid w:val="00E00C8A"/>
    <w:rsid w:val="00E1314F"/>
    <w:rsid w:val="00E136B6"/>
    <w:rsid w:val="00E14434"/>
    <w:rsid w:val="00E20536"/>
    <w:rsid w:val="00E26C6F"/>
    <w:rsid w:val="00E334DF"/>
    <w:rsid w:val="00E64D64"/>
    <w:rsid w:val="00E65E6D"/>
    <w:rsid w:val="00E6646F"/>
    <w:rsid w:val="00E66B2F"/>
    <w:rsid w:val="00E73E67"/>
    <w:rsid w:val="00E8775E"/>
    <w:rsid w:val="00E91A0E"/>
    <w:rsid w:val="00E940AC"/>
    <w:rsid w:val="00EB0085"/>
    <w:rsid w:val="00EC13C7"/>
    <w:rsid w:val="00EC7744"/>
    <w:rsid w:val="00ED211F"/>
    <w:rsid w:val="00ED6016"/>
    <w:rsid w:val="00EF11A7"/>
    <w:rsid w:val="00EF4892"/>
    <w:rsid w:val="00F02105"/>
    <w:rsid w:val="00F04D3D"/>
    <w:rsid w:val="00F135AC"/>
    <w:rsid w:val="00F149C1"/>
    <w:rsid w:val="00F27978"/>
    <w:rsid w:val="00F479F4"/>
    <w:rsid w:val="00F50D39"/>
    <w:rsid w:val="00F55D35"/>
    <w:rsid w:val="00F63F8F"/>
    <w:rsid w:val="00F7240E"/>
    <w:rsid w:val="00F75CAB"/>
    <w:rsid w:val="00F92572"/>
    <w:rsid w:val="00F955D0"/>
    <w:rsid w:val="00FA4DF0"/>
    <w:rsid w:val="00FB6049"/>
    <w:rsid w:val="00FC55C7"/>
    <w:rsid w:val="00FD0700"/>
    <w:rsid w:val="00FD28C7"/>
    <w:rsid w:val="00FD6136"/>
    <w:rsid w:val="00FE6E21"/>
    <w:rsid w:val="00FF0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D6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B5F2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3B5F2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 Знак"/>
    <w:link w:val="ConsPlusNormal0"/>
    <w:uiPriority w:val="99"/>
    <w:rsid w:val="003B5F2F"/>
    <w:pPr>
      <w:widowControl w:val="0"/>
      <w:autoSpaceDE w:val="0"/>
      <w:autoSpaceDN w:val="0"/>
      <w:adjustRightInd w:val="0"/>
      <w:ind w:firstLine="720"/>
    </w:pPr>
    <w:rPr>
      <w:rFonts w:eastAsia="Times New Roman" w:cs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73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E6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uiPriority w:val="99"/>
    <w:rsid w:val="00CC094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2797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F27978"/>
    <w:pPr>
      <w:tabs>
        <w:tab w:val="center" w:pos="4677"/>
        <w:tab w:val="right" w:pos="9355"/>
      </w:tabs>
      <w:spacing w:after="200" w:line="276" w:lineRule="auto"/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66BBD"/>
    <w:rPr>
      <w:lang w:eastAsia="en-US"/>
    </w:rPr>
  </w:style>
  <w:style w:type="paragraph" w:customStyle="1" w:styleId="a">
    <w:name w:val="Без интервала"/>
    <w:link w:val="a0"/>
    <w:uiPriority w:val="99"/>
    <w:rsid w:val="00F27978"/>
    <w:rPr>
      <w:rFonts w:eastAsia="Times New Roman" w:cs="Calibri"/>
      <w:lang w:eastAsia="en-US"/>
    </w:rPr>
  </w:style>
  <w:style w:type="character" w:customStyle="1" w:styleId="ConsPlusNormal0">
    <w:name w:val="ConsPlusNormal Знак Знак"/>
    <w:link w:val="ConsPlusNormal"/>
    <w:uiPriority w:val="99"/>
    <w:rsid w:val="00F27978"/>
    <w:rPr>
      <w:rFonts w:eastAsia="Times New Roman"/>
      <w:sz w:val="24"/>
      <w:szCs w:val="24"/>
      <w:lang w:val="ru-RU" w:eastAsia="ru-RU"/>
    </w:rPr>
  </w:style>
  <w:style w:type="paragraph" w:styleId="NoSpacing">
    <w:name w:val="No Spacing"/>
    <w:link w:val="NoSpacingChar1"/>
    <w:uiPriority w:val="99"/>
    <w:qFormat/>
    <w:rsid w:val="00F27978"/>
    <w:rPr>
      <w:rFonts w:eastAsia="Times New Roman" w:cs="Calibri"/>
      <w:sz w:val="28"/>
      <w:szCs w:val="28"/>
    </w:rPr>
  </w:style>
  <w:style w:type="character" w:customStyle="1" w:styleId="NoSpacingChar1">
    <w:name w:val="No Spacing Char1"/>
    <w:basedOn w:val="DefaultParagraphFont"/>
    <w:link w:val="NoSpacing"/>
    <w:uiPriority w:val="99"/>
    <w:rsid w:val="00F27978"/>
    <w:rPr>
      <w:rFonts w:eastAsia="Times New Roman"/>
      <w:sz w:val="28"/>
      <w:szCs w:val="28"/>
      <w:lang w:val="ru-RU" w:eastAsia="ru-RU"/>
    </w:rPr>
  </w:style>
  <w:style w:type="character" w:customStyle="1" w:styleId="a0">
    <w:name w:val="Без интервала Знак"/>
    <w:basedOn w:val="DefaultParagraphFont"/>
    <w:link w:val="a"/>
    <w:uiPriority w:val="99"/>
    <w:rsid w:val="00F27978"/>
    <w:rPr>
      <w:rFonts w:eastAsia="Times New Roman"/>
      <w:sz w:val="22"/>
      <w:szCs w:val="22"/>
      <w:lang w:val="ru-RU" w:eastAsia="en-US"/>
    </w:rPr>
  </w:style>
  <w:style w:type="character" w:customStyle="1" w:styleId="NoSpacingChar">
    <w:name w:val="No Spacing Char"/>
    <w:basedOn w:val="DefaultParagraphFont"/>
    <w:uiPriority w:val="99"/>
    <w:rsid w:val="00006289"/>
    <w:rPr>
      <w:sz w:val="24"/>
      <w:szCs w:val="24"/>
      <w:lang w:val="ru-RU" w:eastAsia="ru-RU"/>
    </w:rPr>
  </w:style>
  <w:style w:type="character" w:customStyle="1" w:styleId="WW-Absatz-Standardschriftart1">
    <w:name w:val="WW-Absatz-Standardschriftart1"/>
    <w:uiPriority w:val="99"/>
    <w:rsid w:val="00F149C1"/>
  </w:style>
  <w:style w:type="paragraph" w:customStyle="1" w:styleId="a1">
    <w:name w:val="Знак Знак Знак Знак Знак Знак Знак Знак"/>
    <w:basedOn w:val="Normal"/>
    <w:uiPriority w:val="99"/>
    <w:rsid w:val="007D28C5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msonormalbullet2gif">
    <w:name w:val="msonormalbullet2.gif"/>
    <w:basedOn w:val="Normal"/>
    <w:uiPriority w:val="99"/>
    <w:rsid w:val="00BB267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1061</TotalTime>
  <Pages>41</Pages>
  <Words>5473</Words>
  <Characters>31198</Characters>
  <Application>Microsoft Office Outlook</Application>
  <DocSecurity>0</DocSecurity>
  <Lines>0</Lines>
  <Paragraphs>0</Paragraphs>
  <ScaleCrop>false</ScaleCrop>
  <Company>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Оператор</dc:creator>
  <cp:keywords/>
  <dc:description/>
  <cp:lastModifiedBy>DEPO1</cp:lastModifiedBy>
  <cp:revision>136</cp:revision>
  <cp:lastPrinted>2017-05-22T12:55:00Z</cp:lastPrinted>
  <dcterms:created xsi:type="dcterms:W3CDTF">2015-07-13T10:02:00Z</dcterms:created>
  <dcterms:modified xsi:type="dcterms:W3CDTF">2017-10-11T09:00:00Z</dcterms:modified>
</cp:coreProperties>
</file>